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A9C" w:rsidRPr="00506AB8" w:rsidRDefault="00100A9C" w:rsidP="00506AB8">
      <w:pPr>
        <w:ind w:firstLine="600"/>
        <w:rPr>
          <w:b/>
          <w:sz w:val="28"/>
          <w:szCs w:val="28"/>
        </w:rPr>
      </w:pPr>
      <w:r w:rsidRPr="00506AB8">
        <w:rPr>
          <w:b/>
          <w:sz w:val="28"/>
          <w:szCs w:val="28"/>
        </w:rPr>
        <w:t>Падение Тмутаракани</w:t>
      </w:r>
    </w:p>
    <w:p w:rsidR="00100A9C" w:rsidRPr="00506AB8" w:rsidRDefault="00100A9C" w:rsidP="00506AB8">
      <w:pPr>
        <w:ind w:firstLine="600"/>
        <w:rPr>
          <w:sz w:val="28"/>
          <w:szCs w:val="28"/>
        </w:rPr>
      </w:pPr>
    </w:p>
    <w:p w:rsidR="00100A9C" w:rsidRPr="00506AB8" w:rsidRDefault="00100A9C" w:rsidP="00506AB8">
      <w:pPr>
        <w:ind w:firstLine="600"/>
        <w:rPr>
          <w:i/>
          <w:sz w:val="28"/>
          <w:szCs w:val="28"/>
        </w:rPr>
      </w:pPr>
      <w:r w:rsidRPr="00506AB8">
        <w:rPr>
          <w:i/>
          <w:sz w:val="28"/>
          <w:szCs w:val="28"/>
        </w:rPr>
        <w:t>"Красные готские девы въспеша на берегу синего моря</w:t>
      </w:r>
    </w:p>
    <w:p w:rsidR="00100A9C" w:rsidRPr="00506AB8" w:rsidRDefault="00100A9C" w:rsidP="00506AB8">
      <w:pPr>
        <w:ind w:firstLine="600"/>
        <w:rPr>
          <w:i/>
          <w:sz w:val="28"/>
          <w:szCs w:val="28"/>
        </w:rPr>
      </w:pPr>
      <w:r w:rsidRPr="00506AB8">
        <w:rPr>
          <w:i/>
          <w:sz w:val="28"/>
          <w:szCs w:val="28"/>
        </w:rPr>
        <w:t>звоня русским златом, поют время Бусово, лелеют месть за Шаруканя".</w:t>
      </w:r>
    </w:p>
    <w:p w:rsidR="00100A9C" w:rsidRPr="00506AB8" w:rsidRDefault="00100A9C" w:rsidP="00506AB8">
      <w:pPr>
        <w:ind w:firstLine="600"/>
        <w:rPr>
          <w:sz w:val="28"/>
          <w:szCs w:val="28"/>
        </w:rPr>
      </w:pPr>
      <w:r w:rsidRPr="00506AB8">
        <w:rPr>
          <w:sz w:val="28"/>
          <w:szCs w:val="28"/>
        </w:rPr>
        <w:t>(Слово о полку Игореве)</w:t>
      </w:r>
    </w:p>
    <w:p w:rsidR="00100A9C" w:rsidRPr="00506AB8" w:rsidRDefault="00100A9C" w:rsidP="00506AB8">
      <w:pPr>
        <w:ind w:firstLine="600"/>
        <w:rPr>
          <w:sz w:val="28"/>
          <w:szCs w:val="28"/>
        </w:rPr>
      </w:pPr>
    </w:p>
    <w:p w:rsidR="00100A9C" w:rsidRPr="00506AB8" w:rsidRDefault="00100A9C" w:rsidP="00506AB8">
      <w:pPr>
        <w:ind w:firstLine="600"/>
        <w:rPr>
          <w:sz w:val="28"/>
          <w:szCs w:val="28"/>
        </w:rPr>
      </w:pPr>
      <w:r w:rsidRPr="00506AB8">
        <w:rPr>
          <w:sz w:val="28"/>
          <w:szCs w:val="28"/>
        </w:rPr>
        <w:t>Боярин Ратибор хмуро рассматривал расстилавшуюся пред ним гладь широкой реки, в водах которой отражался алый диск заходящего солнца. На начавшем темнеть небе одна за другой вспыхивали яркие звезды. Однако Ратибор не видел этого -  от воды взгляд его устремился к простиравшемуся за  рекой густому лесу.</w:t>
      </w:r>
    </w:p>
    <w:p w:rsidR="00100A9C" w:rsidRPr="00506AB8" w:rsidRDefault="00100A9C" w:rsidP="00506AB8">
      <w:pPr>
        <w:ind w:firstLine="600"/>
        <w:rPr>
          <w:sz w:val="28"/>
          <w:szCs w:val="28"/>
        </w:rPr>
      </w:pPr>
      <w:r w:rsidRPr="00506AB8">
        <w:rPr>
          <w:sz w:val="28"/>
          <w:szCs w:val="28"/>
        </w:rPr>
        <w:t xml:space="preserve">Белый конь боярина нетерпеливо перебирал ногами  на вершине осыпающегося кургана </w:t>
      </w:r>
      <w:r>
        <w:rPr>
          <w:sz w:val="28"/>
          <w:szCs w:val="28"/>
        </w:rPr>
        <w:t>–</w:t>
      </w:r>
      <w:r w:rsidRPr="00506AB8">
        <w:rPr>
          <w:sz w:val="28"/>
          <w:szCs w:val="28"/>
        </w:rPr>
        <w:t xml:space="preserve"> </w:t>
      </w:r>
      <w:r w:rsidRPr="00506AB8">
        <w:rPr>
          <w:sz w:val="28"/>
          <w:szCs w:val="28"/>
          <w:highlight w:val="yellow"/>
        </w:rPr>
        <w:t>одним</w:t>
      </w:r>
      <w:r>
        <w:rPr>
          <w:sz w:val="28"/>
          <w:szCs w:val="28"/>
        </w:rPr>
        <w:t xml:space="preserve"> (</w:t>
      </w:r>
      <w:r w:rsidRPr="00506AB8">
        <w:rPr>
          <w:b/>
          <w:sz w:val="28"/>
          <w:szCs w:val="28"/>
        </w:rPr>
        <w:t>одном</w:t>
      </w:r>
      <w:r>
        <w:rPr>
          <w:sz w:val="28"/>
          <w:szCs w:val="28"/>
        </w:rPr>
        <w:t>)</w:t>
      </w:r>
      <w:r w:rsidRPr="00506AB8">
        <w:rPr>
          <w:sz w:val="28"/>
          <w:szCs w:val="28"/>
        </w:rPr>
        <w:t xml:space="preserve"> из множества надгробий неведомых древних вождей, чьи усыпальницы возвышались вдоль реки. Сам Ратибор был высоким, плечистым мужчиной лет сорока. В его синих глазах читалась тревога, он напряженно вглядываться в противоположный берег. Ни малейшего движения не угадывалось вдали, никаких признаков по которым можно было бы определить появление неприятеля - и все равно на сердце у бывалого воина было неспокойно. Слишком уж страшные байки с недавних пор стали рассказывать о готских колдуньях, с незапамятных веков живших на побережье двух морей. Старики рассказывали, что  иноземные ворожеи - галиурунны колдовством помогали половцам, а до них - печенегам, хазарам, торкам. От времен гуннов пошел союз готских ведьм и кочевых орд, поговаривали, что все гуннские вожди и сам Атилла были рождены  от противоестественной связи галиурунн и нечистых духов. Но, до недавних пор вреда от ведуний было немного. Изгнанные из Крыма соплеменниками-христианами, готские ведьмы осели на восточных берегах Сурожского моря. Смешивая свою кровь с половцами, касогами, аланами, колдуньи постепенно растворялись среди них, утрачивая и умения и память о прошлом.</w:t>
      </w:r>
    </w:p>
    <w:p w:rsidR="00100A9C" w:rsidRPr="00506AB8" w:rsidRDefault="00100A9C" w:rsidP="00506AB8">
      <w:pPr>
        <w:ind w:firstLine="600"/>
        <w:rPr>
          <w:sz w:val="28"/>
          <w:szCs w:val="28"/>
        </w:rPr>
      </w:pPr>
      <w:r w:rsidRPr="00506AB8">
        <w:rPr>
          <w:sz w:val="28"/>
          <w:szCs w:val="28"/>
        </w:rPr>
        <w:t xml:space="preserve">Однако </w:t>
      </w:r>
      <w:r w:rsidRPr="00506AB8">
        <w:rPr>
          <w:sz w:val="28"/>
          <w:szCs w:val="28"/>
          <w:highlight w:val="yellow"/>
        </w:rPr>
        <w:t>с полвека назад</w:t>
      </w:r>
      <w:r w:rsidRPr="00506AB8">
        <w:rPr>
          <w:sz w:val="28"/>
          <w:szCs w:val="28"/>
        </w:rPr>
        <w:t xml:space="preserve"> все изменилось. Купцы из Тмутаракани шепотом говорили, что у готов появилась пророчица, воскресившая все самые страшные и тайные умения галиурунн. До русских княжеств о ней доходили лишь туманные, но от этого не менее жуткие слухи. Поговаривали, что эта ведьма уже не человек, а необыкновенно древний упырь, рыщущий по свету чуть ли не со времен гуннов. Говорили, также, что еще </w:t>
      </w:r>
      <w:r w:rsidRPr="00506AB8">
        <w:rPr>
          <w:sz w:val="28"/>
          <w:szCs w:val="28"/>
          <w:highlight w:val="yellow"/>
        </w:rPr>
        <w:t>лет двести иль триста назад</w:t>
      </w:r>
      <w:r w:rsidRPr="00506AB8">
        <w:rPr>
          <w:sz w:val="28"/>
          <w:szCs w:val="28"/>
        </w:rPr>
        <w:t xml:space="preserve"> каким-то колдовством колдунью погрузили в смертный сон, полвека назад снятый неким ведьмаком с запада.</w:t>
      </w:r>
    </w:p>
    <w:p w:rsidR="00100A9C" w:rsidRPr="00506AB8" w:rsidRDefault="00100A9C" w:rsidP="00506AB8">
      <w:pPr>
        <w:ind w:firstLine="600"/>
        <w:rPr>
          <w:sz w:val="28"/>
          <w:szCs w:val="28"/>
        </w:rPr>
      </w:pPr>
      <w:r w:rsidRPr="00506AB8">
        <w:rPr>
          <w:sz w:val="28"/>
          <w:szCs w:val="28"/>
        </w:rPr>
        <w:t>Ратибор перекрестился и невольно бросил взгляд назад. За  его спиной у подножья холма на горячих степных жеребцах восседало его воинство. Здесь были и безусые юнцы и бывалые воины с посеребренными сединой волосами. Все облачены в кольчуги, все при оружии - мечах, копьях, палицах, луках. Оружие держали наготове - с тех пор как русичи сменили боевые ладьи на коней, нападения ожидали каждый миг.</w:t>
      </w:r>
    </w:p>
    <w:p w:rsidR="00100A9C" w:rsidRPr="00506AB8" w:rsidRDefault="00100A9C" w:rsidP="00506AB8">
      <w:pPr>
        <w:ind w:firstLine="600"/>
        <w:rPr>
          <w:sz w:val="28"/>
          <w:szCs w:val="28"/>
        </w:rPr>
      </w:pPr>
      <w:r w:rsidRPr="00506AB8">
        <w:rPr>
          <w:sz w:val="28"/>
          <w:szCs w:val="28"/>
        </w:rPr>
        <w:t xml:space="preserve">Ратибор был одним из приближенных людей черниговского князя и лучшим его воеводой. Неудивительно, что князь именно ему доверил столь важное и опасное дело – поход на Тмутаракань. </w:t>
      </w:r>
      <w:r w:rsidRPr="00506AB8">
        <w:rPr>
          <w:sz w:val="28"/>
          <w:szCs w:val="28"/>
          <w:highlight w:val="yellow"/>
        </w:rPr>
        <w:t>С полгода назад</w:t>
      </w:r>
      <w:r w:rsidRPr="00506AB8">
        <w:rPr>
          <w:sz w:val="28"/>
          <w:szCs w:val="28"/>
        </w:rPr>
        <w:t xml:space="preserve"> послы  оттуда появились при черниговском дворе, со слезной мольбой принять их под давно утраченное покровительство. Страшная беда нависла над Тмутараканью - подзуживаемые лукавыми греками зихи и касоги грабили русских купцов, выжигали посевы, несколько раз врывались и в сам город. Нередко вместе с ними приходили грабить и половецкие орды. Ходили слухи о том, что касоги и степняки готовят большой поход, чтобы окончательно разгромить русский город. И только посланные на юг русские войска могли предотвратить падение последнего русского города на Черном море.</w:t>
      </w:r>
    </w:p>
    <w:p w:rsidR="00100A9C" w:rsidRPr="00506AB8" w:rsidRDefault="00100A9C" w:rsidP="00506AB8">
      <w:pPr>
        <w:ind w:firstLine="600"/>
        <w:rPr>
          <w:sz w:val="28"/>
          <w:szCs w:val="28"/>
        </w:rPr>
      </w:pPr>
      <w:r w:rsidRPr="00506AB8">
        <w:rPr>
          <w:sz w:val="28"/>
          <w:szCs w:val="28"/>
        </w:rPr>
        <w:t xml:space="preserve">Первоначально Ратибор хотел дойти до города на лодьях - спустившись по Дону в Сурожское море, он рассчитывал и дальше плыть к проливу. </w:t>
      </w:r>
      <w:r w:rsidRPr="00506AB8">
        <w:rPr>
          <w:sz w:val="28"/>
          <w:szCs w:val="28"/>
          <w:highlight w:val="yellow"/>
        </w:rPr>
        <w:t>Однако</w:t>
      </w:r>
      <w:r w:rsidRPr="00506AB8">
        <w:rPr>
          <w:sz w:val="28"/>
          <w:szCs w:val="28"/>
        </w:rPr>
        <w:t xml:space="preserve"> налетевший шторм разметал суда, потопил несколько из них, заставив оставшихся русичей высаживаться на берег. Ратибору удалось спасти людей, но не лодьи. К счастью неподалеку от берега оказалось какое-то половецкое становище. Застигнув кочевников врасплох, русичи вырезали степняков и завладели их конями. </w:t>
      </w:r>
      <w:r w:rsidRPr="00506AB8">
        <w:rPr>
          <w:sz w:val="28"/>
          <w:szCs w:val="28"/>
          <w:highlight w:val="yellow"/>
        </w:rPr>
        <w:t>Однако</w:t>
      </w:r>
      <w:r w:rsidRPr="00506AB8">
        <w:rPr>
          <w:sz w:val="28"/>
          <w:szCs w:val="28"/>
        </w:rPr>
        <w:t xml:space="preserve"> теперь путь назад им был отрезан - некоторым половцам удалось ускользнуть. </w:t>
      </w:r>
      <w:r w:rsidRPr="00506AB8">
        <w:rPr>
          <w:sz w:val="28"/>
          <w:szCs w:val="28"/>
          <w:highlight w:val="yellow"/>
        </w:rPr>
        <w:t>Не со дня на день</w:t>
      </w:r>
      <w:r>
        <w:rPr>
          <w:sz w:val="28"/>
          <w:szCs w:val="28"/>
        </w:rPr>
        <w:t xml:space="preserve"> (</w:t>
      </w:r>
      <w:r w:rsidRPr="00506AB8">
        <w:rPr>
          <w:b/>
          <w:sz w:val="28"/>
          <w:szCs w:val="28"/>
        </w:rPr>
        <w:t>???</w:t>
      </w:r>
      <w:r>
        <w:rPr>
          <w:sz w:val="28"/>
          <w:szCs w:val="28"/>
        </w:rPr>
        <w:t>)</w:t>
      </w:r>
      <w:r w:rsidRPr="00506AB8">
        <w:rPr>
          <w:sz w:val="28"/>
          <w:szCs w:val="28"/>
        </w:rPr>
        <w:t xml:space="preserve"> в погоню за беглецами  кинутся враги, прознавшие о чужаках в родной степи. Оставалось только идти вперед, в слабой надежде прорваться к </w:t>
      </w:r>
      <w:r w:rsidRPr="00506AB8">
        <w:rPr>
          <w:sz w:val="28"/>
          <w:szCs w:val="28"/>
          <w:highlight w:val="yellow"/>
        </w:rPr>
        <w:t>Тьмутаракани</w:t>
      </w:r>
      <w:r>
        <w:rPr>
          <w:sz w:val="28"/>
          <w:szCs w:val="28"/>
        </w:rPr>
        <w:t xml:space="preserve"> (</w:t>
      </w:r>
      <w:r w:rsidRPr="00506AB8">
        <w:rPr>
          <w:b/>
          <w:sz w:val="28"/>
          <w:szCs w:val="28"/>
        </w:rPr>
        <w:t>до сих пор было Тмутаракани</w:t>
      </w:r>
      <w:r>
        <w:rPr>
          <w:sz w:val="28"/>
          <w:szCs w:val="28"/>
        </w:rPr>
        <w:t>)</w:t>
      </w:r>
      <w:r w:rsidRPr="00506AB8">
        <w:rPr>
          <w:sz w:val="28"/>
          <w:szCs w:val="28"/>
        </w:rPr>
        <w:t>.</w:t>
      </w:r>
    </w:p>
    <w:p w:rsidR="00100A9C" w:rsidRPr="00506AB8" w:rsidRDefault="00100A9C" w:rsidP="00506AB8">
      <w:pPr>
        <w:ind w:firstLine="600"/>
        <w:rPr>
          <w:sz w:val="28"/>
          <w:szCs w:val="28"/>
        </w:rPr>
      </w:pPr>
      <w:r w:rsidRPr="00506AB8">
        <w:rPr>
          <w:sz w:val="28"/>
          <w:szCs w:val="28"/>
        </w:rPr>
        <w:t>Пока им удавалось пройти по степям без боя, однако за рекою, которую касоги называли Пшиж, а половцы Куман, все могло измениться. Едва русичи подошли к ее берегу, как их окутал туман - столь густой и плотный, что буквально стекал на землю клейкой массой. Из-за этого пришлось задержаться у реки на целый день. Выдвигаться в путь им пришлось, едва туман развеялся - промедление могло обойтись дорого. По словам шедшего с ними посла Тмутаракани за Куманом до города было рукой подать, но последние версты пути русичам пришлось бы идти ночью. А вот это и тревожило боярина больше всего – мало ли кто может бродить в ночи по землям, которыми правит бессмертная кровопийца?</w:t>
      </w:r>
    </w:p>
    <w:p w:rsidR="00100A9C" w:rsidRPr="00506AB8" w:rsidRDefault="00100A9C" w:rsidP="00506AB8">
      <w:pPr>
        <w:ind w:firstLine="600"/>
        <w:rPr>
          <w:sz w:val="28"/>
          <w:szCs w:val="28"/>
        </w:rPr>
      </w:pPr>
      <w:r w:rsidRPr="00506AB8">
        <w:rPr>
          <w:sz w:val="28"/>
          <w:szCs w:val="28"/>
        </w:rPr>
        <w:t>Словно в ответ его невеселым мыслям из-за спины послышался стук копыт.</w:t>
      </w:r>
    </w:p>
    <w:p w:rsidR="00100A9C" w:rsidRPr="00506AB8" w:rsidRDefault="00100A9C" w:rsidP="00506AB8">
      <w:pPr>
        <w:ind w:firstLine="600"/>
        <w:rPr>
          <w:sz w:val="28"/>
          <w:szCs w:val="28"/>
        </w:rPr>
      </w:pPr>
      <w:r w:rsidRPr="00506AB8">
        <w:rPr>
          <w:sz w:val="28"/>
          <w:szCs w:val="28"/>
        </w:rPr>
        <w:t>- Нехорошее место это боярин, – раздался негромкий голос.- О готских ведьмах и раньше страхи рассказывали, а сейчас так и вовсе.</w:t>
      </w:r>
    </w:p>
    <w:p w:rsidR="00100A9C" w:rsidRPr="00506AB8" w:rsidRDefault="00100A9C" w:rsidP="00506AB8">
      <w:pPr>
        <w:ind w:firstLine="600"/>
        <w:rPr>
          <w:sz w:val="28"/>
          <w:szCs w:val="28"/>
        </w:rPr>
      </w:pPr>
      <w:r w:rsidRPr="00506AB8">
        <w:rPr>
          <w:sz w:val="28"/>
          <w:szCs w:val="28"/>
        </w:rPr>
        <w:t>Ратибору не надо было оборачиваться, чтобы узнать, что эти слова произнес Ждан - старый воин, прошедший с  черниговским воеводой с полсотни битв.</w:t>
      </w:r>
    </w:p>
    <w:p w:rsidR="00100A9C" w:rsidRPr="00506AB8" w:rsidRDefault="00100A9C" w:rsidP="00506AB8">
      <w:pPr>
        <w:ind w:firstLine="600"/>
        <w:rPr>
          <w:sz w:val="28"/>
          <w:szCs w:val="28"/>
        </w:rPr>
      </w:pPr>
      <w:r w:rsidRPr="00506AB8">
        <w:rPr>
          <w:sz w:val="28"/>
          <w:szCs w:val="28"/>
        </w:rPr>
        <w:t>- Говорят, сама Мара-Смерть восстала из Пекла в этих краях, - произнес гридень. - На погибель крещенным восстала. Нам на погибель.</w:t>
      </w:r>
    </w:p>
    <w:p w:rsidR="00100A9C" w:rsidRPr="00506AB8" w:rsidRDefault="00100A9C" w:rsidP="00506AB8">
      <w:pPr>
        <w:ind w:firstLine="600"/>
        <w:rPr>
          <w:sz w:val="28"/>
          <w:szCs w:val="28"/>
        </w:rPr>
      </w:pPr>
      <w:r w:rsidRPr="00506AB8">
        <w:rPr>
          <w:sz w:val="28"/>
          <w:szCs w:val="28"/>
        </w:rPr>
        <w:t>- Пустое говорят, - огрызнулся Ратибор - Марена бы греков прежде выморила - к ним у нее счет чай поболе, чем к нам. Да и богиня поганская, небось, бы нас еще в Чернигове умертвила. Нет, здесь просто нежить какая-то чужеземная. Не Марена это - так, моренка, Маринка, шлюха готская, - Ратибор презрительно хмыкнул, сплюнул и отпустил похабную шутку. Ждан повторил ее - не из-за презрения к неведомой колдунье, а из суеверия.     Известно ведь - обложи нечисть как следует по матери, так и отвадишь ее. Несмело послышалась ругань и внизу - однако быстро затихла. С трудом верилось воинам, что матерная брань тут поможет – может, и не сама богиня смерти притаилась там за рекою, но и явно не обычная чертовка или боровуха.</w:t>
      </w:r>
    </w:p>
    <w:p w:rsidR="00100A9C" w:rsidRPr="00506AB8" w:rsidRDefault="00100A9C" w:rsidP="00506AB8">
      <w:pPr>
        <w:ind w:firstLine="600"/>
        <w:rPr>
          <w:sz w:val="28"/>
          <w:szCs w:val="28"/>
        </w:rPr>
      </w:pPr>
      <w:r w:rsidRPr="00506AB8">
        <w:rPr>
          <w:sz w:val="28"/>
          <w:szCs w:val="28"/>
        </w:rPr>
        <w:t>Ратибор посмотрел в темнеющее небо и еще раз досадливо сплюнул.</w:t>
      </w:r>
    </w:p>
    <w:p w:rsidR="00100A9C" w:rsidRPr="00506AB8" w:rsidRDefault="00100A9C" w:rsidP="00506AB8">
      <w:pPr>
        <w:ind w:firstLine="600"/>
        <w:rPr>
          <w:sz w:val="28"/>
          <w:szCs w:val="28"/>
        </w:rPr>
      </w:pPr>
      <w:r w:rsidRPr="00506AB8">
        <w:rPr>
          <w:sz w:val="28"/>
          <w:szCs w:val="28"/>
        </w:rPr>
        <w:t>- Хватит глазеть, – громко, чтобы все слышали, произнес он. - К утру мы должны быть в Тмутаракани. Ну-ка, трогай.</w:t>
      </w:r>
    </w:p>
    <w:p w:rsidR="00100A9C" w:rsidRPr="00506AB8" w:rsidRDefault="00100A9C" w:rsidP="00506AB8">
      <w:pPr>
        <w:ind w:firstLine="600"/>
        <w:rPr>
          <w:sz w:val="28"/>
          <w:szCs w:val="28"/>
        </w:rPr>
      </w:pPr>
      <w:r w:rsidRPr="00506AB8">
        <w:rPr>
          <w:sz w:val="28"/>
          <w:szCs w:val="28"/>
        </w:rPr>
        <w:t>Ждан согласно кивнул и, гикнув, пустил коня вниз по кургану, к берегу реки, туда где начинался разведанный накануне брод. Вслед за ним устремились и остальные русичи.</w:t>
      </w:r>
    </w:p>
    <w:p w:rsidR="00100A9C" w:rsidRPr="00506AB8" w:rsidRDefault="00100A9C" w:rsidP="00506AB8">
      <w:pPr>
        <w:ind w:firstLine="600"/>
        <w:rPr>
          <w:sz w:val="28"/>
          <w:szCs w:val="28"/>
        </w:rPr>
      </w:pPr>
      <w:r w:rsidRPr="00506AB8">
        <w:rPr>
          <w:sz w:val="28"/>
          <w:szCs w:val="28"/>
        </w:rPr>
        <w:t>Ратибор  посмотрел вверх -  над его головой в чернеющим небе проплыл силуэт какой-то ночной птицы. Дурные предчувствия охватили его - невольно он сложил пальцы в кукиш, отпугивающий нечисть. Отгоняя мрачные мысли, воевода хлестнул коня, пустив его догонять своих воинов. Те уже начали переправу и их кони, фыркая и разбрызгивая мутную воду, входили в реку.</w:t>
      </w:r>
    </w:p>
    <w:p w:rsidR="00100A9C" w:rsidRPr="00506AB8" w:rsidRDefault="00100A9C" w:rsidP="00506AB8">
      <w:pPr>
        <w:ind w:firstLine="600"/>
        <w:rPr>
          <w:sz w:val="28"/>
          <w:szCs w:val="28"/>
        </w:rPr>
      </w:pPr>
      <w:r w:rsidRPr="00506AB8">
        <w:rPr>
          <w:sz w:val="28"/>
          <w:szCs w:val="28"/>
        </w:rPr>
        <w:t>Огромная птица кружила у них над головами и большие желтые глаза пристально вглядывались во всадников, переправлявшихся через Куман, навстречу неизвестности.</w:t>
      </w:r>
    </w:p>
    <w:p w:rsidR="00100A9C" w:rsidRPr="00506AB8" w:rsidRDefault="00100A9C" w:rsidP="00506AB8">
      <w:pPr>
        <w:ind w:firstLine="600"/>
        <w:rPr>
          <w:sz w:val="28"/>
          <w:szCs w:val="28"/>
        </w:rPr>
      </w:pPr>
    </w:p>
    <w:p w:rsidR="00100A9C" w:rsidRPr="00506AB8" w:rsidRDefault="00100A9C" w:rsidP="00506AB8">
      <w:pPr>
        <w:ind w:firstLine="600"/>
        <w:rPr>
          <w:sz w:val="28"/>
          <w:szCs w:val="28"/>
        </w:rPr>
      </w:pPr>
      <w:r w:rsidRPr="00506AB8">
        <w:rPr>
          <w:sz w:val="28"/>
          <w:szCs w:val="28"/>
        </w:rPr>
        <w:t>За множество верст от Кумана, где начинались предгорья Кавказа, высилась большая гора с плоской как стол вершиной. Далеко обходили ее стороной и касоги и кипчаки, да и купеческие караваны делали большой крюк, чтобы не подходить к Собероашхо. Здесь было главное святилище ведьм-галиурунн, сюда еще тысячу лет назад приходили вожди гуннов получать благословение для великого похода на Запад.</w:t>
      </w:r>
    </w:p>
    <w:p w:rsidR="00100A9C" w:rsidRPr="00506AB8" w:rsidRDefault="00100A9C" w:rsidP="00506AB8">
      <w:pPr>
        <w:ind w:firstLine="600"/>
        <w:rPr>
          <w:sz w:val="28"/>
          <w:szCs w:val="28"/>
        </w:rPr>
      </w:pPr>
      <w:r w:rsidRPr="00506AB8">
        <w:rPr>
          <w:sz w:val="28"/>
          <w:szCs w:val="28"/>
        </w:rPr>
        <w:t>На западном склоне ведьминой горы каменными зубьями щерились в небо развалины римской крепости, поставленной здесь во времена наивысшего могущества империи. Стены ее обветшали, обвалились, но подземные помещения уцелели и сейчас, впервые за много веков, не пустовали. В уютной коморке, на деревянном ложе неподвижно лежала молодая девушка в белом одеянии. Роскошные золотые волосы в беспорядке разбросаны по лежанке, широко распахнутые голубые глаза смотрят в потолок - пустые, бессмысленные. Сейчас в них не было не то, что искры разума - ни одной живой искорки. Любой сторонний человек, оказавшийся  сейчас здесь, решил бы, что девушка мертва.</w:t>
      </w:r>
    </w:p>
    <w:p w:rsidR="00100A9C" w:rsidRPr="00506AB8" w:rsidRDefault="00100A9C" w:rsidP="00506AB8">
      <w:pPr>
        <w:ind w:firstLine="600"/>
        <w:rPr>
          <w:sz w:val="28"/>
          <w:szCs w:val="28"/>
        </w:rPr>
      </w:pPr>
      <w:r w:rsidRPr="00506AB8">
        <w:rPr>
          <w:sz w:val="28"/>
          <w:szCs w:val="28"/>
        </w:rPr>
        <w:t>Однако стоявшие возле лежанки худощавый светловолосый мужчина в черном видимо, считал иначе. Казалось, он чего-то ждал, не отрывая глаз от неподвижно лежащей фигуры, лишь изредка отвлекаясь на то, чтобы поправить угли в жаровне, стоящей в дальнем углу комнаты, да бросить на них щепотку трав из тех, что лежали аккуратными связками на небольшом столике возле стены. От этого пламя вспыхивало оттенками синего и зеленого цветов, а комната наполнялась едким запахом. Но вот дрогнули веки и в синих глазах появилось осмысленное выражение - словно в тело вернулся дух, блуждавший в неких неведомых далях. Впрочем, так оно и было – вечно юная дочь бога Локи, саксонская колдунья Ровена вернулась из долгого путешествия в теле неясыти, летавшей к Куману.</w:t>
      </w:r>
    </w:p>
    <w:p w:rsidR="00100A9C" w:rsidRPr="00506AB8" w:rsidRDefault="00100A9C" w:rsidP="00506AB8">
      <w:pPr>
        <w:ind w:firstLine="600"/>
        <w:rPr>
          <w:sz w:val="28"/>
          <w:szCs w:val="28"/>
        </w:rPr>
      </w:pPr>
    </w:p>
    <w:p w:rsidR="00100A9C" w:rsidRPr="00506AB8" w:rsidRDefault="00100A9C" w:rsidP="00506AB8">
      <w:pPr>
        <w:ind w:firstLine="600"/>
        <w:rPr>
          <w:sz w:val="28"/>
          <w:szCs w:val="28"/>
        </w:rPr>
      </w:pPr>
      <w:r w:rsidRPr="00506AB8">
        <w:rPr>
          <w:sz w:val="28"/>
          <w:szCs w:val="28"/>
        </w:rPr>
        <w:t>- Все в порядке, госпожа?-  спросил светловолосый воин. - Вы их нашли?</w:t>
      </w:r>
    </w:p>
    <w:p w:rsidR="00100A9C" w:rsidRPr="00506AB8" w:rsidRDefault="00100A9C" w:rsidP="00506AB8">
      <w:pPr>
        <w:ind w:firstLine="600"/>
        <w:rPr>
          <w:sz w:val="28"/>
          <w:szCs w:val="28"/>
        </w:rPr>
      </w:pPr>
      <w:r w:rsidRPr="00506AB8">
        <w:rPr>
          <w:sz w:val="28"/>
          <w:szCs w:val="28"/>
        </w:rPr>
        <w:t xml:space="preserve">Одетый в рясу византийского монаха,  тем не менее,  он не был греком. </w:t>
      </w:r>
      <w:r w:rsidRPr="00BB3575">
        <w:rPr>
          <w:sz w:val="28"/>
          <w:szCs w:val="28"/>
          <w:highlight w:val="yellow"/>
        </w:rPr>
        <w:t>Вулфред</w:t>
      </w:r>
      <w:r w:rsidRPr="00506AB8">
        <w:rPr>
          <w:sz w:val="28"/>
          <w:szCs w:val="28"/>
        </w:rPr>
        <w:t xml:space="preserve">, англосакс из варяжской дружины кесаря ромеев, десять лет назад принял монашеский постриг, чтобы скрыть занятия колдовством. Сделал он это с ведома императора, не раз обращавшегося за помощью к саксонскому чародею. </w:t>
      </w:r>
      <w:r w:rsidRPr="00BB3575">
        <w:rPr>
          <w:sz w:val="28"/>
          <w:szCs w:val="28"/>
          <w:highlight w:val="yellow"/>
        </w:rPr>
        <w:t>Вульфред</w:t>
      </w:r>
      <w:r>
        <w:rPr>
          <w:sz w:val="28"/>
          <w:szCs w:val="28"/>
        </w:rPr>
        <w:t xml:space="preserve"> (</w:t>
      </w:r>
      <w:r w:rsidRPr="00BB3575">
        <w:rPr>
          <w:b/>
          <w:sz w:val="28"/>
          <w:szCs w:val="28"/>
        </w:rPr>
        <w:t>разное написание</w:t>
      </w:r>
      <w:r>
        <w:rPr>
          <w:sz w:val="28"/>
          <w:szCs w:val="28"/>
        </w:rPr>
        <w:t>)</w:t>
      </w:r>
      <w:r w:rsidRPr="00506AB8">
        <w:rPr>
          <w:sz w:val="28"/>
          <w:szCs w:val="28"/>
        </w:rPr>
        <w:t xml:space="preserve"> был последним  представителем рода </w:t>
      </w:r>
      <w:r w:rsidRPr="00BB3575">
        <w:rPr>
          <w:sz w:val="28"/>
          <w:szCs w:val="28"/>
          <w:highlight w:val="yellow"/>
        </w:rPr>
        <w:t>и сейчас, спустя несколько веков после крещения,  втайне почитавшего Ночную Кобылу - ужасное божество языческой Англии</w:t>
      </w:r>
      <w:r>
        <w:rPr>
          <w:sz w:val="28"/>
          <w:szCs w:val="28"/>
        </w:rPr>
        <w:t xml:space="preserve"> (</w:t>
      </w:r>
      <w:r w:rsidRPr="00BB3575">
        <w:rPr>
          <w:b/>
          <w:sz w:val="28"/>
          <w:szCs w:val="28"/>
        </w:rPr>
        <w:t>что-то тут либо пропущено, либо несогласовано. Не читается фраза</w:t>
      </w:r>
      <w:r>
        <w:rPr>
          <w:sz w:val="28"/>
          <w:szCs w:val="28"/>
        </w:rPr>
        <w:t>)</w:t>
      </w:r>
      <w:r w:rsidRPr="00506AB8">
        <w:rPr>
          <w:sz w:val="28"/>
          <w:szCs w:val="28"/>
        </w:rPr>
        <w:t>. Именно отец Вул</w:t>
      </w:r>
      <w:r w:rsidRPr="00BB3575">
        <w:rPr>
          <w:sz w:val="28"/>
          <w:szCs w:val="28"/>
          <w:highlight w:val="yellow"/>
        </w:rPr>
        <w:t>ь</w:t>
      </w:r>
      <w:r w:rsidRPr="00506AB8">
        <w:rPr>
          <w:sz w:val="28"/>
          <w:szCs w:val="28"/>
        </w:rPr>
        <w:t>фреда Этельнот, разузнал, что величайшая колдунья саксов заворожена чародейным сном в развалинах языческого храма на берегу Черного моря. И это Этельнот вместе с т</w:t>
      </w:r>
      <w:r w:rsidRPr="00BB3575">
        <w:rPr>
          <w:sz w:val="28"/>
          <w:szCs w:val="28"/>
          <w:highlight w:val="yellow"/>
        </w:rPr>
        <w:t>ь</w:t>
      </w:r>
      <w:r w:rsidRPr="00506AB8">
        <w:rPr>
          <w:sz w:val="28"/>
          <w:szCs w:val="28"/>
        </w:rPr>
        <w:t>мутараканским князем Олегом и кипчакским черным шаманом Куркутом полвека назад пробудили Ровену.</w:t>
      </w:r>
    </w:p>
    <w:p w:rsidR="00100A9C" w:rsidRPr="00506AB8" w:rsidRDefault="00100A9C" w:rsidP="00506AB8">
      <w:pPr>
        <w:ind w:firstLine="600"/>
        <w:rPr>
          <w:sz w:val="28"/>
          <w:szCs w:val="28"/>
        </w:rPr>
      </w:pPr>
      <w:r w:rsidRPr="00506AB8">
        <w:rPr>
          <w:sz w:val="28"/>
          <w:szCs w:val="28"/>
        </w:rPr>
        <w:t>- Росы  уже перешли реку, - произнесла колдунья, - и идут к предгорьям. Скоро они подойдут к Голове Турса.</w:t>
      </w:r>
    </w:p>
    <w:p w:rsidR="00100A9C" w:rsidRPr="00506AB8" w:rsidRDefault="00100A9C" w:rsidP="00506AB8">
      <w:pPr>
        <w:ind w:firstLine="600"/>
        <w:rPr>
          <w:sz w:val="28"/>
          <w:szCs w:val="28"/>
        </w:rPr>
      </w:pPr>
      <w:r w:rsidRPr="00506AB8">
        <w:rPr>
          <w:sz w:val="28"/>
          <w:szCs w:val="28"/>
        </w:rPr>
        <w:t>- Сколько их там? - спросил Вульфред.</w:t>
      </w:r>
    </w:p>
    <w:p w:rsidR="00100A9C" w:rsidRPr="00506AB8" w:rsidRDefault="00100A9C" w:rsidP="00506AB8">
      <w:pPr>
        <w:ind w:firstLine="600"/>
        <w:rPr>
          <w:sz w:val="28"/>
          <w:szCs w:val="28"/>
        </w:rPr>
      </w:pPr>
      <w:r w:rsidRPr="00506AB8">
        <w:rPr>
          <w:sz w:val="28"/>
          <w:szCs w:val="28"/>
        </w:rPr>
        <w:t>- Пять сотен, а то и больше - сказала Ровена.</w:t>
      </w:r>
    </w:p>
    <w:p w:rsidR="00100A9C" w:rsidRPr="00506AB8" w:rsidRDefault="00100A9C" w:rsidP="00506AB8">
      <w:pPr>
        <w:ind w:firstLine="600"/>
        <w:rPr>
          <w:sz w:val="28"/>
          <w:szCs w:val="28"/>
        </w:rPr>
      </w:pPr>
      <w:r w:rsidRPr="00506AB8">
        <w:rPr>
          <w:sz w:val="28"/>
          <w:szCs w:val="28"/>
        </w:rPr>
        <w:t>- Тогда не стоит медлить, - произнес Вульфред. Колдунья согласно кивнула.</w:t>
      </w:r>
    </w:p>
    <w:p w:rsidR="00100A9C" w:rsidRPr="00506AB8" w:rsidRDefault="00100A9C" w:rsidP="00506AB8">
      <w:pPr>
        <w:ind w:firstLine="600"/>
        <w:rPr>
          <w:sz w:val="28"/>
          <w:szCs w:val="28"/>
        </w:rPr>
      </w:pPr>
    </w:p>
    <w:p w:rsidR="00100A9C" w:rsidRPr="00506AB8" w:rsidRDefault="00100A9C" w:rsidP="00506AB8">
      <w:pPr>
        <w:ind w:firstLine="600"/>
        <w:rPr>
          <w:sz w:val="28"/>
          <w:szCs w:val="28"/>
        </w:rPr>
      </w:pPr>
      <w:r w:rsidRPr="00506AB8">
        <w:rPr>
          <w:sz w:val="28"/>
          <w:szCs w:val="28"/>
        </w:rPr>
        <w:t xml:space="preserve">Готские ведьмы собрались у черного плоского камня, водруженного на поляне на вершине ведьмацкой горы. Две сморщенные старухи развели костер и поставили на него большой серебряный котел. Еще одна ведьма – молодая черноволосая женщина с явной примесью черкесской крови -  налила туда воды. Когда жидкость </w:t>
      </w:r>
      <w:r w:rsidRPr="00B815AA">
        <w:rPr>
          <w:sz w:val="28"/>
          <w:szCs w:val="28"/>
          <w:highlight w:val="yellow"/>
        </w:rPr>
        <w:t>стала</w:t>
      </w:r>
      <w:r w:rsidRPr="00506AB8">
        <w:rPr>
          <w:sz w:val="28"/>
          <w:szCs w:val="28"/>
        </w:rPr>
        <w:t xml:space="preserve"> пузыриться, она </w:t>
      </w:r>
      <w:r w:rsidRPr="00B815AA">
        <w:rPr>
          <w:sz w:val="28"/>
          <w:szCs w:val="28"/>
          <w:highlight w:val="yellow"/>
        </w:rPr>
        <w:t>начала</w:t>
      </w:r>
      <w:r w:rsidRPr="00506AB8">
        <w:rPr>
          <w:sz w:val="28"/>
          <w:szCs w:val="28"/>
        </w:rPr>
        <w:t xml:space="preserve"> высыпать в котел порошки и связки трав, которые ей подносили  остальные ведьмы. При этом жрица монотонно напевала заунывную песню, состоявшую казалось всего из двух-трех слов. </w:t>
      </w:r>
      <w:r w:rsidRPr="00B815AA">
        <w:rPr>
          <w:sz w:val="28"/>
          <w:szCs w:val="28"/>
          <w:highlight w:val="yellow"/>
        </w:rPr>
        <w:t>Вулфред</w:t>
      </w:r>
      <w:r>
        <w:rPr>
          <w:sz w:val="28"/>
          <w:szCs w:val="28"/>
        </w:rPr>
        <w:t xml:space="preserve"> (</w:t>
      </w:r>
      <w:r w:rsidRPr="00B815AA">
        <w:rPr>
          <w:b/>
          <w:sz w:val="28"/>
          <w:szCs w:val="28"/>
        </w:rPr>
        <w:t>с «ь» или без него?</w:t>
      </w:r>
      <w:r>
        <w:rPr>
          <w:sz w:val="28"/>
          <w:szCs w:val="28"/>
        </w:rPr>
        <w:t>)</w:t>
      </w:r>
      <w:r w:rsidRPr="00506AB8">
        <w:rPr>
          <w:sz w:val="28"/>
          <w:szCs w:val="28"/>
        </w:rPr>
        <w:t>, присев на корточки на  очищенной от растительности земле перед алтарем чертил большой треугольник, внутри которого сплетались рунные узоры. Колдун был сосредоточен как никогда - малейшая ошибка в начертании знаков грозила ужасной смертью всем, кто осмелился после этого начать ритуал.</w:t>
      </w:r>
    </w:p>
    <w:p w:rsidR="00100A9C" w:rsidRPr="00506AB8" w:rsidRDefault="00100A9C" w:rsidP="00506AB8">
      <w:pPr>
        <w:ind w:firstLine="600"/>
        <w:rPr>
          <w:sz w:val="28"/>
          <w:szCs w:val="28"/>
        </w:rPr>
      </w:pPr>
      <w:r w:rsidRPr="00506AB8">
        <w:rPr>
          <w:sz w:val="28"/>
          <w:szCs w:val="28"/>
        </w:rPr>
        <w:t>Сама Ровена неподвижно стояла возле огромного черного алтаря, лишь губы ее слегка шевелились в беззвучной молитве ее родственникам и покровителям.  Их поддержка была нужна ей для свершения могучего колдовства, которому готские ведьмы обучились от тех, кто правил миром до асов и ванов - беловолосых исполинов-людоедов, звероподобных богов в обличье змей и волков и муже-женственного божества, прародителя ведьм. Внутреннему взору Ровены представали мрачные чащобы Железного Леса, ледяные пустоши Нифельхейма, угрюмые скалы Утгарда, черные морские пучины. И остальные ведьмы вполголоса шептали заклинания, когда видели как в чернеющем небе над горой, на миг появляются и исчезают расплывчатые туманные фигуры: огромный волк, извивающаяся кольцами исполинская змея, могучая великанша, левая половина тела которой была сгнившим трупом, черные псы, драконы, двигающиеся скелеты.</w:t>
      </w:r>
    </w:p>
    <w:p w:rsidR="00100A9C" w:rsidRPr="00506AB8" w:rsidRDefault="00100A9C" w:rsidP="00506AB8">
      <w:pPr>
        <w:ind w:firstLine="600"/>
        <w:rPr>
          <w:sz w:val="28"/>
          <w:szCs w:val="28"/>
        </w:rPr>
      </w:pPr>
      <w:r w:rsidRPr="00506AB8">
        <w:rPr>
          <w:sz w:val="28"/>
          <w:szCs w:val="28"/>
        </w:rPr>
        <w:t>Наконец Ровена, зябко передернула плечами и глубоко вздохнула, возвращаясь в реальный мир. Повинуясь ее беззвучному приказу Вулфред, сопровождаемый двумя колдуньями, спустился ниже по склону, скрывшись в лесу. Через мгновение все трое вернулись, ведя за собой на веревке измученного парнишку лет пятнадцати. Русые волосы сбились в колтун, серые глаза со страхом и гневом смотрели стоявшую перед ним  колдунью. Ровена усмехнулась -  знал бы невольник-русич, что  его смерть означает и смертный приговор всем его соплеменникам в Тмутаракани. Вулфред швырнул парня на алтарь и ведьмы сорвали с него одежду. Когда они отошли от него, славянин  вскочил, но ведьма выставила вперед раскрытую ладонь, ударив парня в обнаженную грудь. Тот рухнул на камень- удар оказался неожиданно сильным для такой хрупкой девушки. Подняться второй раз он уже не смог - ледяные синие глаза ведьмы, словно замораживали его кровь, сковывая движения. Под этим взглядом молодой славянин невольно обмяк на алтаре. С жестокой улыбкой жрица  наклонилась к дрожащему юнцу и опустила длинную тонкую руку  на его грудь, щипая и выкручивая соски, затем скользнула по впалому животу, потом еще ниже. Страх боролся со стыдом в душе юноши еще не знавшего женской ласки и всей своей молодой жаждущей плотью желающего, чтобы это блаженство не прекращалось.</w:t>
      </w:r>
    </w:p>
    <w:p w:rsidR="00100A9C" w:rsidRPr="00506AB8" w:rsidRDefault="00100A9C" w:rsidP="00506AB8">
      <w:pPr>
        <w:ind w:firstLine="600"/>
        <w:rPr>
          <w:sz w:val="28"/>
          <w:szCs w:val="28"/>
        </w:rPr>
      </w:pPr>
      <w:r w:rsidRPr="00506AB8">
        <w:rPr>
          <w:sz w:val="28"/>
          <w:szCs w:val="28"/>
        </w:rPr>
        <w:t>С похотливым смешком Ровена  отвела другую руку  в сторону и приняла от одной из ведьм жертвенный нож с насечкой рун вдоль лезвия. Не переставая ласкать зажмурившегося от удовольствия парня, Ровена занесла клинок:</w:t>
      </w:r>
    </w:p>
    <w:p w:rsidR="00100A9C" w:rsidRPr="00506AB8" w:rsidRDefault="00100A9C" w:rsidP="00506AB8">
      <w:pPr>
        <w:ind w:firstLine="600"/>
        <w:rPr>
          <w:sz w:val="28"/>
          <w:szCs w:val="28"/>
        </w:rPr>
      </w:pPr>
      <w:r w:rsidRPr="00506AB8">
        <w:rPr>
          <w:sz w:val="28"/>
          <w:szCs w:val="28"/>
        </w:rPr>
        <w:t>- Хель всемогущая, богиня предвечной Тьмы, госпожа вьюг и морозов, владычица Страны Мертвых, прими эту жертву. Ты, чье слово твердо как камень и чья жизнь бессмертна, чье блюдо- Голод, нож – Истощение, а постель - Одр Болезней.  Я Рагнхильд, дочь Локи, сестра и жрица твоя, дарую тебе жизнь этого юноши, а взамен прошу тебя помочь мне исполнить задуманное.</w:t>
      </w:r>
    </w:p>
    <w:p w:rsidR="00100A9C" w:rsidRPr="00506AB8" w:rsidRDefault="00100A9C" w:rsidP="00506AB8">
      <w:pPr>
        <w:ind w:firstLine="600"/>
        <w:rPr>
          <w:color w:val="000000"/>
          <w:sz w:val="28"/>
          <w:szCs w:val="28"/>
        </w:rPr>
      </w:pPr>
      <w:r w:rsidRPr="00506AB8">
        <w:rPr>
          <w:sz w:val="28"/>
          <w:szCs w:val="28"/>
        </w:rPr>
        <w:t>Она говорила - и оцепеневший от страха юноша видел как менялась на глазах колдунья.</w:t>
      </w:r>
      <w:r w:rsidRPr="00506AB8">
        <w:rPr>
          <w:color w:val="000000"/>
          <w:sz w:val="28"/>
          <w:szCs w:val="28"/>
        </w:rPr>
        <w:t xml:space="preserve"> Во всем ее облике проступало что-то неуловимо нечеловеческое, наследие крови древней как сам мир. Глаза ее стали ядовитого сине-зеленого цвета, </w:t>
      </w:r>
      <w:r w:rsidRPr="008B3994">
        <w:rPr>
          <w:color w:val="000000"/>
          <w:sz w:val="28"/>
          <w:szCs w:val="28"/>
          <w:highlight w:val="yellow"/>
        </w:rPr>
        <w:t>заострились</w:t>
      </w:r>
      <w:r>
        <w:rPr>
          <w:color w:val="000000"/>
          <w:sz w:val="28"/>
          <w:szCs w:val="28"/>
        </w:rPr>
        <w:t xml:space="preserve"> (</w:t>
      </w:r>
      <w:r w:rsidRPr="008B3994">
        <w:rPr>
          <w:b/>
          <w:color w:val="000000"/>
          <w:sz w:val="28"/>
          <w:szCs w:val="28"/>
        </w:rPr>
        <w:t>глаза заострились?</w:t>
      </w:r>
      <w:r>
        <w:rPr>
          <w:color w:val="000000"/>
          <w:sz w:val="28"/>
          <w:szCs w:val="28"/>
        </w:rPr>
        <w:t>)</w:t>
      </w:r>
      <w:r w:rsidRPr="00506AB8">
        <w:rPr>
          <w:color w:val="000000"/>
          <w:sz w:val="28"/>
          <w:szCs w:val="28"/>
        </w:rPr>
        <w:t>, кожа  и волосы стали еще светлее, меж алых губ блеснули острые клыки.</w:t>
      </w:r>
    </w:p>
    <w:p w:rsidR="00100A9C" w:rsidRPr="00506AB8" w:rsidRDefault="00100A9C" w:rsidP="00506AB8">
      <w:pPr>
        <w:ind w:firstLine="600"/>
        <w:rPr>
          <w:sz w:val="28"/>
          <w:szCs w:val="28"/>
        </w:rPr>
      </w:pPr>
      <w:r w:rsidRPr="00506AB8">
        <w:rPr>
          <w:color w:val="000000"/>
          <w:sz w:val="28"/>
          <w:szCs w:val="28"/>
        </w:rPr>
        <w:t>Выкрикнув последние слова заклятия,</w:t>
      </w:r>
      <w:r w:rsidRPr="00506AB8">
        <w:rPr>
          <w:sz w:val="28"/>
          <w:szCs w:val="28"/>
        </w:rPr>
        <w:t xml:space="preserve"> ведьма наотмашь полоснула ножом, отсекая от тела юноши, то, что она цепко держала в руке. Кровь хлынула из страшной раны, залив алтарь и саму Ровену. Оскопленный юнец захлебнулся своим криком, когда холодное лезвие перерезало его горло. Следующий удар жертвенного ножа рассек грудную клетку, потом  клинок вонзился  в глазницу, брюшину, руки, ноги. Словно сойдя с ума, жрица наносила удар за ударом, пока, наконец, тело юноши не превратилось в груду </w:t>
      </w:r>
      <w:r w:rsidRPr="008B3994">
        <w:rPr>
          <w:sz w:val="28"/>
          <w:szCs w:val="28"/>
          <w:highlight w:val="yellow"/>
        </w:rPr>
        <w:t>изуродованного мяса</w:t>
      </w:r>
      <w:r>
        <w:rPr>
          <w:sz w:val="28"/>
          <w:szCs w:val="28"/>
        </w:rPr>
        <w:t xml:space="preserve"> (</w:t>
      </w:r>
      <w:r w:rsidRPr="008B3994">
        <w:rPr>
          <w:b/>
          <w:sz w:val="28"/>
          <w:szCs w:val="28"/>
        </w:rPr>
        <w:t>изуродовано тело. Мясо –</w:t>
      </w:r>
      <w:r>
        <w:rPr>
          <w:b/>
          <w:sz w:val="28"/>
          <w:szCs w:val="28"/>
        </w:rPr>
        <w:t xml:space="preserve"> </w:t>
      </w:r>
      <w:r w:rsidRPr="008B3994">
        <w:rPr>
          <w:b/>
          <w:sz w:val="28"/>
          <w:szCs w:val="28"/>
        </w:rPr>
        <w:t>просто мясо, что в нём уродливого</w:t>
      </w:r>
      <w:r>
        <w:rPr>
          <w:sz w:val="28"/>
          <w:szCs w:val="28"/>
        </w:rPr>
        <w:t>)</w:t>
      </w:r>
      <w:r w:rsidRPr="00506AB8">
        <w:rPr>
          <w:sz w:val="28"/>
          <w:szCs w:val="28"/>
        </w:rPr>
        <w:t xml:space="preserve">.  Ровена отбросила нож в сторону, с ее плеч, словно само собой спало ее одеяние, обнажившее скульптурное совершенство мраморно-белого тела. С невнятным вскриком  девушка упала на колени, погружаясь лицом в рассеченную брюшину полную крови. Ее тонкие руки охватили алтарь, тело сотрясала крупная дрожь, из-под копны золотистых волос раздавались какие-то невнятные звуки. Вся природа будто замерла, трепеща от ужаса при виде ужасного обряда </w:t>
      </w:r>
      <w:r w:rsidRPr="008B3994">
        <w:rPr>
          <w:sz w:val="28"/>
          <w:szCs w:val="28"/>
          <w:highlight w:val="yellow"/>
        </w:rPr>
        <w:t>пришедшего из тех далеких и мрачных времен</w:t>
      </w:r>
      <w:r>
        <w:rPr>
          <w:sz w:val="28"/>
          <w:szCs w:val="28"/>
        </w:rPr>
        <w:t xml:space="preserve"> (</w:t>
      </w:r>
      <w:r w:rsidRPr="008B3994">
        <w:rPr>
          <w:b/>
          <w:sz w:val="28"/>
          <w:szCs w:val="28"/>
        </w:rPr>
        <w:t>перебор с далёкими временами.</w:t>
      </w:r>
      <w:r>
        <w:rPr>
          <w:b/>
          <w:sz w:val="28"/>
          <w:szCs w:val="28"/>
        </w:rPr>
        <w:t xml:space="preserve"> Уже</w:t>
      </w:r>
      <w:r w:rsidRPr="008B3994">
        <w:rPr>
          <w:b/>
          <w:sz w:val="28"/>
          <w:szCs w:val="28"/>
        </w:rPr>
        <w:t xml:space="preserve"> ясно, что в Ровене всё древнее, и кровь, и её знания, и что там ещё</w:t>
      </w:r>
      <w:r>
        <w:rPr>
          <w:b/>
          <w:sz w:val="28"/>
          <w:szCs w:val="28"/>
        </w:rPr>
        <w:t>. Зачем ещё раз</w:t>
      </w:r>
      <w:r w:rsidRPr="008B3994">
        <w:rPr>
          <w:b/>
          <w:sz w:val="28"/>
          <w:szCs w:val="28"/>
        </w:rPr>
        <w:t xml:space="preserve"> напоминать</w:t>
      </w:r>
      <w:r>
        <w:rPr>
          <w:b/>
          <w:sz w:val="28"/>
          <w:szCs w:val="28"/>
        </w:rPr>
        <w:t>?</w:t>
      </w:r>
      <w:r>
        <w:rPr>
          <w:sz w:val="28"/>
          <w:szCs w:val="28"/>
        </w:rPr>
        <w:t>)</w:t>
      </w:r>
      <w:r w:rsidRPr="00506AB8">
        <w:rPr>
          <w:sz w:val="28"/>
          <w:szCs w:val="28"/>
        </w:rPr>
        <w:t>, когда  под черной сенью германских  лесов колдуны и ведьмы совершали каннибальские обряды, дабы потешить своих чудовищных богов.</w:t>
      </w:r>
    </w:p>
    <w:p w:rsidR="00100A9C" w:rsidRPr="00506AB8" w:rsidRDefault="00100A9C" w:rsidP="00506AB8">
      <w:pPr>
        <w:ind w:firstLine="600"/>
        <w:rPr>
          <w:sz w:val="28"/>
          <w:szCs w:val="28"/>
        </w:rPr>
      </w:pPr>
      <w:r w:rsidRPr="00506AB8">
        <w:rPr>
          <w:sz w:val="28"/>
          <w:szCs w:val="28"/>
        </w:rPr>
        <w:t xml:space="preserve">Вся в крови жрица поднялась над алтарем, держа перед собой сложенные ладони и погружая их вовнутрь изуродованного тела. Когда же она вновь подняла </w:t>
      </w:r>
      <w:r w:rsidRPr="008B3994">
        <w:rPr>
          <w:sz w:val="28"/>
          <w:szCs w:val="28"/>
          <w:highlight w:val="yellow"/>
        </w:rPr>
        <w:t>их с них</w:t>
      </w:r>
      <w:r w:rsidRPr="00506AB8">
        <w:rPr>
          <w:sz w:val="28"/>
          <w:szCs w:val="28"/>
        </w:rPr>
        <w:t xml:space="preserve"> лилась кровь, а сквозь сжатые пальцы тянулись длинные красные нити. Указательным пальцем Ровена чертила перед собой в воздухе странные узоры и губы ее шептали странные слова, на языке давно забытом в мире людей. Этот ритуал и эта жертва, помогали ей установить связь с ее дальними родичами, рожденными в Железном Лесу.</w:t>
      </w:r>
    </w:p>
    <w:p w:rsidR="00100A9C" w:rsidRPr="00506AB8" w:rsidRDefault="00100A9C" w:rsidP="00506AB8">
      <w:pPr>
        <w:ind w:firstLine="600"/>
        <w:rPr>
          <w:sz w:val="28"/>
          <w:szCs w:val="28"/>
        </w:rPr>
      </w:pPr>
      <w:r w:rsidRPr="00506AB8">
        <w:rPr>
          <w:sz w:val="28"/>
          <w:szCs w:val="28"/>
        </w:rPr>
        <w:t>Наконец, обнаженная колдунья, вся перемазанная кровью, развернулась к своим спутникам: Вул</w:t>
      </w:r>
      <w:r w:rsidRPr="00FA39A8">
        <w:rPr>
          <w:sz w:val="28"/>
          <w:szCs w:val="28"/>
          <w:highlight w:val="yellow"/>
        </w:rPr>
        <w:t>ь</w:t>
      </w:r>
      <w:r w:rsidRPr="00506AB8">
        <w:rPr>
          <w:sz w:val="28"/>
          <w:szCs w:val="28"/>
        </w:rPr>
        <w:t>фред закончил чертить треугольник и теперь стоял возле одного из его углов. Светловолосая ведьма, которую звали Эрменгерд, все еще варила зелье. Остальные ведьмы, отошли в сторону- ритуал требовал только троих.</w:t>
      </w:r>
    </w:p>
    <w:p w:rsidR="00100A9C" w:rsidRPr="00506AB8" w:rsidRDefault="00100A9C" w:rsidP="00506AB8">
      <w:pPr>
        <w:ind w:firstLine="600"/>
        <w:rPr>
          <w:sz w:val="28"/>
          <w:szCs w:val="28"/>
        </w:rPr>
      </w:pPr>
      <w:r w:rsidRPr="00506AB8">
        <w:rPr>
          <w:sz w:val="28"/>
          <w:szCs w:val="28"/>
        </w:rPr>
        <w:t xml:space="preserve">Ровена порылась в сброшенном одеянии  и подняла  небольшую кожаную сумку, висевшую ранее на поясе. Оттуда она достала череп непонятного животного - если бы не столь малые размеры он бы весьма походил на человеческий. </w:t>
      </w:r>
      <w:r w:rsidRPr="00FA39A8">
        <w:rPr>
          <w:sz w:val="28"/>
          <w:szCs w:val="28"/>
          <w:highlight w:val="yellow"/>
        </w:rPr>
        <w:t>Ведьма  поставила внутри треугольника у самой вершины</w:t>
      </w:r>
      <w:r>
        <w:rPr>
          <w:sz w:val="28"/>
          <w:szCs w:val="28"/>
        </w:rPr>
        <w:t xml:space="preserve"> (</w:t>
      </w:r>
      <w:r w:rsidRPr="00FA39A8">
        <w:rPr>
          <w:b/>
          <w:sz w:val="28"/>
          <w:szCs w:val="28"/>
        </w:rPr>
        <w:t>что поставила?</w:t>
      </w:r>
      <w:r>
        <w:rPr>
          <w:sz w:val="28"/>
          <w:szCs w:val="28"/>
        </w:rPr>
        <w:t>)</w:t>
      </w:r>
      <w:r w:rsidRPr="00506AB8">
        <w:rPr>
          <w:sz w:val="28"/>
          <w:szCs w:val="28"/>
        </w:rPr>
        <w:t>. После этого Ровена вынула оттуда</w:t>
      </w:r>
      <w:r>
        <w:rPr>
          <w:sz w:val="28"/>
          <w:szCs w:val="28"/>
        </w:rPr>
        <w:t xml:space="preserve"> (</w:t>
      </w:r>
      <w:r w:rsidRPr="00FA39A8">
        <w:rPr>
          <w:b/>
          <w:sz w:val="28"/>
          <w:szCs w:val="28"/>
        </w:rPr>
        <w:t>откуда, из треугольника?</w:t>
      </w:r>
      <w:r>
        <w:rPr>
          <w:sz w:val="28"/>
          <w:szCs w:val="28"/>
        </w:rPr>
        <w:t>)</w:t>
      </w:r>
      <w:r w:rsidRPr="00506AB8">
        <w:rPr>
          <w:sz w:val="28"/>
          <w:szCs w:val="28"/>
        </w:rPr>
        <w:t xml:space="preserve"> пригоршню совсем маленьких косточек - детские фаланги пальцев. Она с нарочитой небрежностью бросила их внутрь треугольника и кости рассыпались по земле - но, не пересекая границ магического узора. Маленькие косточки обозначали подходивших русичей.</w:t>
      </w:r>
    </w:p>
    <w:p w:rsidR="00100A9C" w:rsidRPr="00506AB8" w:rsidRDefault="00100A9C" w:rsidP="00506AB8">
      <w:pPr>
        <w:ind w:firstLine="600"/>
        <w:rPr>
          <w:sz w:val="28"/>
          <w:szCs w:val="28"/>
        </w:rPr>
      </w:pPr>
      <w:r w:rsidRPr="00506AB8">
        <w:rPr>
          <w:sz w:val="28"/>
          <w:szCs w:val="28"/>
        </w:rPr>
        <w:t>Трое колдунов сели по углам треугольника - Эрменгерд и Вульфред у его основания,  Равена- в вершине. Остальные ведьмы отошли к лесу. Унылым протяжным голосом Ровена затянула древнее песнопение, тут же подхваченное двумя ее помощниками. Руна за руной тщательно выпеваемые каждым из колдунов возносились ввысь вместе с взлетающими искрами, стелились по земле вместе с дымом, откликались эхом в дальних ущельях. Угли в костре светились разными оттенками красного цвета, варево так и оставленное над костром булькало и пенилось, испуская клубы белого пара. Нарушая все законы природы, он не поднимался вверх, но опускался на землю, постепенно втекая внутрь треугольника. Мерно раскачиваясь из стороны в сторону Ровена, Вульфред и Эрменгерд  пели древнее руническое заклинание-призыв к их страшной богине.</w:t>
      </w:r>
    </w:p>
    <w:p w:rsidR="00100A9C" w:rsidRPr="00506AB8" w:rsidRDefault="00100A9C" w:rsidP="00506AB8">
      <w:pPr>
        <w:ind w:firstLine="600"/>
        <w:rPr>
          <w:sz w:val="28"/>
          <w:szCs w:val="28"/>
        </w:rPr>
      </w:pPr>
    </w:p>
    <w:p w:rsidR="00100A9C" w:rsidRPr="00506AB8" w:rsidRDefault="00100A9C" w:rsidP="00506AB8">
      <w:pPr>
        <w:ind w:firstLine="600"/>
        <w:rPr>
          <w:sz w:val="28"/>
          <w:szCs w:val="28"/>
        </w:rPr>
      </w:pPr>
      <w:r w:rsidRPr="00506AB8">
        <w:rPr>
          <w:sz w:val="28"/>
          <w:szCs w:val="28"/>
        </w:rPr>
        <w:t xml:space="preserve">Ратибор первым почувствовал неладное. Казалось,  ничего не предвещало беды –ни касоги, ни половцы так и не осмелились напасть на его отряд. Русичи беспрепятственно пересекли лесистую равнину и въехали в узкую расщелину меж угрюмых холмов, поросших колючим кустарником - первые предвестники начинавшихся к югу Кавказских гор. Предводитель киммерийцев уже видел впереди узкий перевал, по обеим сторонам которого виднелись две округлых вершины. На одной из них боярин заметил некий предмет и, нервно сглотнув, зашептал молитву - страшные рассказы об этом месте находили свое подтверждение. Немногие прошедшие этим перевалом, говорили об огромном черепе на вершине холма, </w:t>
      </w:r>
      <w:r w:rsidRPr="00FA39A8">
        <w:rPr>
          <w:sz w:val="28"/>
          <w:szCs w:val="28"/>
          <w:highlight w:val="yellow"/>
        </w:rPr>
        <w:t>будто принадлежащему</w:t>
      </w:r>
      <w:r>
        <w:rPr>
          <w:sz w:val="28"/>
          <w:szCs w:val="28"/>
        </w:rPr>
        <w:t xml:space="preserve"> </w:t>
      </w:r>
      <w:r w:rsidRPr="00FA39A8">
        <w:rPr>
          <w:b/>
          <w:sz w:val="28"/>
          <w:szCs w:val="28"/>
        </w:rPr>
        <w:t>(«будто бы принадлежавшему», в прошедшем времени</w:t>
      </w:r>
      <w:r>
        <w:rPr>
          <w:sz w:val="28"/>
          <w:szCs w:val="28"/>
        </w:rPr>
        <w:t>)</w:t>
      </w:r>
      <w:r w:rsidRPr="00506AB8">
        <w:rPr>
          <w:sz w:val="28"/>
          <w:szCs w:val="28"/>
        </w:rPr>
        <w:t xml:space="preserve"> умершему великану – одному из тех чудовищ-людоедов, которы</w:t>
      </w:r>
      <w:r w:rsidRPr="00FA39A8">
        <w:rPr>
          <w:sz w:val="28"/>
          <w:szCs w:val="28"/>
          <w:highlight w:val="yellow"/>
        </w:rPr>
        <w:t>е</w:t>
      </w:r>
      <w:r w:rsidRPr="00506AB8">
        <w:rPr>
          <w:sz w:val="28"/>
          <w:szCs w:val="28"/>
        </w:rPr>
        <w:t xml:space="preserve">  касоги  называли «иныжами», половцы «мангусами», а готы - йотунами и турсами. Приближаясь, к перевалу Ратибор видел, что «мертвая голова» по меньшей мере, раз в пять больше, чем у обычного человека. По слухам на эту вершину череп водрузила как раз ведьма, принесшая его неведомо откуда.</w:t>
      </w:r>
    </w:p>
    <w:p w:rsidR="00100A9C" w:rsidRPr="00506AB8" w:rsidRDefault="00100A9C" w:rsidP="00506AB8">
      <w:pPr>
        <w:ind w:firstLine="600"/>
        <w:rPr>
          <w:sz w:val="28"/>
          <w:szCs w:val="28"/>
        </w:rPr>
      </w:pPr>
      <w:r w:rsidRPr="00506AB8">
        <w:rPr>
          <w:sz w:val="28"/>
          <w:szCs w:val="28"/>
        </w:rPr>
        <w:t>Вокруг вершины с черепом лениво плавали клубы тумана.</w:t>
      </w:r>
    </w:p>
    <w:p w:rsidR="00100A9C" w:rsidRPr="00506AB8" w:rsidRDefault="00100A9C" w:rsidP="00506AB8">
      <w:pPr>
        <w:ind w:firstLine="600"/>
        <w:rPr>
          <w:sz w:val="28"/>
          <w:szCs w:val="28"/>
        </w:rPr>
      </w:pPr>
      <w:r w:rsidRPr="00506AB8">
        <w:rPr>
          <w:sz w:val="28"/>
          <w:szCs w:val="28"/>
        </w:rPr>
        <w:t xml:space="preserve">К местным туманам  русичи уже  привыкли, но в этих  было что-то странное. Эти облака не рассеивались в ночном воздухе, но сгущались в  плотную </w:t>
      </w:r>
      <w:r w:rsidRPr="00FA39A8">
        <w:rPr>
          <w:sz w:val="28"/>
          <w:szCs w:val="28"/>
          <w:highlight w:val="darkYellow"/>
        </w:rPr>
        <w:t>белесую</w:t>
      </w:r>
      <w:r w:rsidRPr="00506AB8">
        <w:rPr>
          <w:sz w:val="28"/>
          <w:szCs w:val="28"/>
        </w:rPr>
        <w:t xml:space="preserve"> пелену. Вот уже вершины холмов исчезли в тумане,  </w:t>
      </w:r>
      <w:r w:rsidRPr="00FA39A8">
        <w:rPr>
          <w:sz w:val="28"/>
          <w:szCs w:val="28"/>
          <w:highlight w:val="yellow"/>
        </w:rPr>
        <w:t xml:space="preserve">вот он уже </w:t>
      </w:r>
      <w:r w:rsidRPr="00FA39A8">
        <w:rPr>
          <w:sz w:val="28"/>
          <w:szCs w:val="28"/>
          <w:highlight w:val="darkYellow"/>
        </w:rPr>
        <w:t>белое</w:t>
      </w:r>
      <w:r w:rsidRPr="00FA39A8">
        <w:rPr>
          <w:sz w:val="28"/>
          <w:szCs w:val="28"/>
          <w:highlight w:val="yellow"/>
        </w:rPr>
        <w:t xml:space="preserve"> марево</w:t>
      </w:r>
      <w:r w:rsidRPr="00506AB8">
        <w:rPr>
          <w:sz w:val="28"/>
          <w:szCs w:val="28"/>
        </w:rPr>
        <w:t xml:space="preserve"> начало медленно спускаться в ущелье. Кони стали всхрапывать и замедлять  шаг, не желая приближаться к </w:t>
      </w:r>
      <w:r w:rsidRPr="00FA39A8">
        <w:rPr>
          <w:sz w:val="28"/>
          <w:szCs w:val="28"/>
          <w:highlight w:val="darkYellow"/>
        </w:rPr>
        <w:t>белому</w:t>
      </w:r>
      <w:r w:rsidRPr="00506AB8">
        <w:rPr>
          <w:sz w:val="28"/>
          <w:szCs w:val="28"/>
        </w:rPr>
        <w:t xml:space="preserve"> покрывалу. Ратибор выругался - возможно, он слишком рано решил, что местные колдуны так и не возьмутся за непрошенных гостей. Он подумал об отступлении - но позади них в ущелье уже колыхалась сплошная </w:t>
      </w:r>
      <w:r w:rsidRPr="00FA39A8">
        <w:rPr>
          <w:sz w:val="28"/>
          <w:szCs w:val="28"/>
          <w:highlight w:val="darkYellow"/>
        </w:rPr>
        <w:t>белая</w:t>
      </w:r>
      <w:r w:rsidRPr="00506AB8">
        <w:rPr>
          <w:sz w:val="28"/>
          <w:szCs w:val="28"/>
        </w:rPr>
        <w:t xml:space="preserve"> пелена.</w:t>
      </w:r>
    </w:p>
    <w:p w:rsidR="00100A9C" w:rsidRPr="00506AB8" w:rsidRDefault="00100A9C" w:rsidP="00506AB8">
      <w:pPr>
        <w:ind w:firstLine="600"/>
        <w:rPr>
          <w:sz w:val="28"/>
          <w:szCs w:val="28"/>
        </w:rPr>
      </w:pPr>
      <w:r w:rsidRPr="00506AB8">
        <w:rPr>
          <w:sz w:val="28"/>
          <w:szCs w:val="28"/>
        </w:rPr>
        <w:t xml:space="preserve">-Господи Иисусе! -   послышался за его спиной взволнованный шепот. Боярин обернулся- точно такие же </w:t>
      </w:r>
      <w:r w:rsidRPr="00FA39A8">
        <w:rPr>
          <w:sz w:val="28"/>
          <w:szCs w:val="28"/>
          <w:highlight w:val="darkYellow"/>
        </w:rPr>
        <w:t>белесые</w:t>
      </w:r>
      <w:r w:rsidRPr="00506AB8">
        <w:rPr>
          <w:sz w:val="28"/>
          <w:szCs w:val="28"/>
        </w:rPr>
        <w:t xml:space="preserve"> щупальца сползали и с вершин других холмов. Медленно </w:t>
      </w:r>
      <w:r w:rsidRPr="00FA39A8">
        <w:rPr>
          <w:sz w:val="28"/>
          <w:szCs w:val="28"/>
          <w:highlight w:val="darkYellow"/>
        </w:rPr>
        <w:t>белые</w:t>
      </w:r>
      <w:r w:rsidRPr="00506AB8">
        <w:rPr>
          <w:sz w:val="28"/>
          <w:szCs w:val="28"/>
        </w:rPr>
        <w:t xml:space="preserve"> змеи приближались к испуганно ржущим коням, и всадникам стоило немалых усилий удержать их на месте.</w:t>
      </w:r>
    </w:p>
    <w:p w:rsidR="00100A9C" w:rsidRPr="00506AB8" w:rsidRDefault="00100A9C" w:rsidP="00506AB8">
      <w:pPr>
        <w:ind w:firstLine="600"/>
        <w:rPr>
          <w:sz w:val="28"/>
          <w:szCs w:val="28"/>
        </w:rPr>
      </w:pPr>
      <w:r w:rsidRPr="00506AB8">
        <w:rPr>
          <w:sz w:val="28"/>
          <w:szCs w:val="28"/>
        </w:rPr>
        <w:t>- Держитесь вместе! - выкрикнул Ратибор. – Это ведьмин туман! Ждите теперь касогов или половцев.</w:t>
      </w:r>
    </w:p>
    <w:p w:rsidR="00100A9C" w:rsidRPr="00506AB8" w:rsidRDefault="00100A9C" w:rsidP="00506AB8">
      <w:pPr>
        <w:ind w:firstLine="600"/>
        <w:rPr>
          <w:sz w:val="28"/>
          <w:szCs w:val="28"/>
        </w:rPr>
      </w:pPr>
      <w:r w:rsidRPr="00506AB8">
        <w:rPr>
          <w:sz w:val="28"/>
          <w:szCs w:val="28"/>
        </w:rPr>
        <w:t xml:space="preserve">Однако из тумана </w:t>
      </w:r>
      <w:r w:rsidRPr="00FA39A8">
        <w:rPr>
          <w:sz w:val="28"/>
          <w:szCs w:val="28"/>
          <w:highlight w:val="yellow"/>
        </w:rPr>
        <w:t>так никто так</w:t>
      </w:r>
      <w:r w:rsidRPr="00506AB8">
        <w:rPr>
          <w:sz w:val="28"/>
          <w:szCs w:val="28"/>
        </w:rPr>
        <w:t xml:space="preserve"> и не появился - </w:t>
      </w:r>
      <w:r w:rsidRPr="00FA39A8">
        <w:rPr>
          <w:sz w:val="28"/>
          <w:szCs w:val="28"/>
          <w:highlight w:val="darkYellow"/>
        </w:rPr>
        <w:t>но</w:t>
      </w:r>
      <w:r w:rsidRPr="00506AB8">
        <w:rPr>
          <w:sz w:val="28"/>
          <w:szCs w:val="28"/>
        </w:rPr>
        <w:t xml:space="preserve"> его клубы подбирались все ближе. Вот холодное облако накрыло одного из воинов и в тот же момент его лицо посинело, он судорожно схватился руками за горло, из которого вырвался сдавленный хрип, глаза налились кровью. Конь под ним заржал, </w:t>
      </w:r>
      <w:r w:rsidRPr="00FA39A8">
        <w:rPr>
          <w:sz w:val="28"/>
          <w:szCs w:val="28"/>
          <w:highlight w:val="darkYellow"/>
        </w:rPr>
        <w:t>но</w:t>
      </w:r>
      <w:r w:rsidRPr="00506AB8">
        <w:rPr>
          <w:sz w:val="28"/>
          <w:szCs w:val="28"/>
        </w:rPr>
        <w:t xml:space="preserve"> тут же замолк - смертельный туман окутал и его. Сзади раздались проклятье и тут же - громкое ржание. Ратибор обернулся- </w:t>
      </w:r>
      <w:r w:rsidRPr="00C06B51">
        <w:rPr>
          <w:sz w:val="28"/>
          <w:szCs w:val="28"/>
          <w:highlight w:val="darkYellow"/>
        </w:rPr>
        <w:t>но</w:t>
      </w:r>
      <w:r w:rsidRPr="00506AB8">
        <w:rPr>
          <w:sz w:val="28"/>
          <w:szCs w:val="28"/>
        </w:rPr>
        <w:t xml:space="preserve"> только, чтобы увидеть, как подкашиваются </w:t>
      </w:r>
      <w:r w:rsidRPr="00FA39A8">
        <w:rPr>
          <w:sz w:val="28"/>
          <w:szCs w:val="28"/>
          <w:highlight w:val="yellow"/>
        </w:rPr>
        <w:t>ноги коней еще воинов</w:t>
      </w:r>
      <w:r w:rsidRPr="00506AB8">
        <w:rPr>
          <w:sz w:val="28"/>
          <w:szCs w:val="28"/>
        </w:rPr>
        <w:t xml:space="preserve"> из его отряда, как вместе со своими скакунами падают и русичи, сжимающие  руками посиневшие горла. Ратибор соскочил с оседающего под ним коня, метнулся к поверженным бойцам, </w:t>
      </w:r>
      <w:r w:rsidRPr="00C06B51">
        <w:rPr>
          <w:sz w:val="28"/>
          <w:szCs w:val="28"/>
          <w:highlight w:val="darkYellow"/>
        </w:rPr>
        <w:t>но</w:t>
      </w:r>
      <w:r w:rsidRPr="00506AB8">
        <w:rPr>
          <w:sz w:val="28"/>
          <w:szCs w:val="28"/>
        </w:rPr>
        <w:t xml:space="preserve"> тут облако тумана мягко коснулось и его. Словно невидимая змея обхватила его шею смертоносной петлей - выпучив глаза, он отчаянно пытался вдохнуть воздуха, </w:t>
      </w:r>
      <w:r w:rsidRPr="00C06B51">
        <w:rPr>
          <w:sz w:val="28"/>
          <w:szCs w:val="28"/>
          <w:highlight w:val="darkYellow"/>
        </w:rPr>
        <w:t>но</w:t>
      </w:r>
      <w:r w:rsidRPr="00506AB8">
        <w:rPr>
          <w:sz w:val="28"/>
          <w:szCs w:val="28"/>
        </w:rPr>
        <w:t xml:space="preserve"> тщетно. Мутнеющим взглядом он заметил, как, хрипя, падают на землю кони последних его воинов, погребая под своими телами теряющих сознание людей. Почти сразу же рухнул и сам Ратибор – губительный туман все-таки сделал свое дело. Через несколько ударов сердца все было кончено – ущелье меж мрачными холмами было усеяно трупами людей погубленных черным колдовством.</w:t>
      </w:r>
    </w:p>
    <w:p w:rsidR="00100A9C" w:rsidRPr="00506AB8" w:rsidRDefault="00100A9C" w:rsidP="00506AB8">
      <w:pPr>
        <w:ind w:firstLine="600"/>
        <w:rPr>
          <w:sz w:val="28"/>
          <w:szCs w:val="28"/>
        </w:rPr>
      </w:pPr>
      <w:r w:rsidRPr="00506AB8">
        <w:rPr>
          <w:sz w:val="28"/>
          <w:szCs w:val="28"/>
        </w:rPr>
        <w:t>Туман, сделав свое дело, начал рассеиваться - тонкими струйками смертоносные клубы расползались в разные стороны, втягивались под землю. Вскоре воздух очистился совершенно.</w:t>
      </w:r>
    </w:p>
    <w:p w:rsidR="00100A9C" w:rsidRPr="00506AB8" w:rsidRDefault="00100A9C" w:rsidP="00506AB8">
      <w:pPr>
        <w:ind w:firstLine="600"/>
        <w:rPr>
          <w:sz w:val="28"/>
          <w:szCs w:val="28"/>
        </w:rPr>
      </w:pPr>
      <w:r w:rsidRPr="00506AB8">
        <w:rPr>
          <w:sz w:val="28"/>
          <w:szCs w:val="28"/>
        </w:rPr>
        <w:t>Спустя некоторое время вдалеке послышался стук копыт, становящийся все ближе. Мгновение - и из-за ближайшего холма выехал черноволосый всадник на черном коне. Вслед за ним выезжали и другие - не меньше полусотни коренастых, раскосых всадников. Тот, кто выехал первым, удовлетворенно кивнул головой, затем отъехал в сторону и достал из-за пазухи серебряную цепочку, на которой болтался небольшой хрустальный шарик. Привычно освободив свой мозг от посторонних мыслей, он сконцентрировался и вгляделся в блестящую поверхность.</w:t>
      </w:r>
    </w:p>
    <w:p w:rsidR="00100A9C" w:rsidRPr="00506AB8" w:rsidRDefault="00100A9C" w:rsidP="00506AB8">
      <w:pPr>
        <w:ind w:firstLine="600"/>
        <w:rPr>
          <w:sz w:val="28"/>
          <w:szCs w:val="28"/>
        </w:rPr>
      </w:pPr>
    </w:p>
    <w:p w:rsidR="00100A9C" w:rsidRPr="00506AB8" w:rsidRDefault="00100A9C" w:rsidP="00506AB8">
      <w:pPr>
        <w:ind w:firstLine="600"/>
        <w:rPr>
          <w:sz w:val="28"/>
          <w:szCs w:val="28"/>
        </w:rPr>
      </w:pPr>
      <w:r w:rsidRPr="00506AB8">
        <w:rPr>
          <w:sz w:val="28"/>
          <w:szCs w:val="28"/>
        </w:rPr>
        <w:t>На вершине ведьмовской горы, на поляне перед черным алтарем сидела обнаженная девушка с золотистыми волосами и напряженно вслушивалась во что-то слышное только ей. Наконец она удовлетворенно кивнула и повернулась к своим помощникам - светловолосому саксу и готской ведьме.</w:t>
      </w:r>
    </w:p>
    <w:p w:rsidR="00100A9C" w:rsidRPr="00506AB8" w:rsidRDefault="00100A9C" w:rsidP="00506AB8">
      <w:pPr>
        <w:ind w:firstLine="600"/>
        <w:rPr>
          <w:sz w:val="28"/>
          <w:szCs w:val="28"/>
        </w:rPr>
      </w:pPr>
      <w:r w:rsidRPr="00506AB8">
        <w:rPr>
          <w:sz w:val="28"/>
          <w:szCs w:val="28"/>
        </w:rPr>
        <w:t>- Все получилось отлично, - довольно сказала Ровена, - лучше и не придумаешь. Наш друг, хан Атрак, доложил, что ни один рос не  избежал Савана Хель.</w:t>
      </w:r>
    </w:p>
    <w:p w:rsidR="00100A9C" w:rsidRPr="00506AB8" w:rsidRDefault="00100A9C" w:rsidP="00506AB8">
      <w:pPr>
        <w:ind w:firstLine="600"/>
        <w:rPr>
          <w:sz w:val="28"/>
          <w:szCs w:val="28"/>
        </w:rPr>
      </w:pPr>
      <w:r w:rsidRPr="00506AB8">
        <w:rPr>
          <w:sz w:val="28"/>
          <w:szCs w:val="28"/>
        </w:rPr>
        <w:t>- Они все мертвы? – спросил Вульфред.</w:t>
      </w:r>
    </w:p>
    <w:p w:rsidR="00100A9C" w:rsidRPr="00506AB8" w:rsidRDefault="00100A9C" w:rsidP="00506AB8">
      <w:pPr>
        <w:ind w:firstLine="600"/>
        <w:rPr>
          <w:sz w:val="28"/>
          <w:szCs w:val="28"/>
        </w:rPr>
      </w:pPr>
      <w:r w:rsidRPr="00506AB8">
        <w:rPr>
          <w:sz w:val="28"/>
          <w:szCs w:val="28"/>
        </w:rPr>
        <w:t>- Разумеется, – кивнула ведьма, - от Савана Хель нет спасения. Однако сейчас нам нужно поторопится - до рассвета тела надо перенести в безопасное место, подальше от солнца. Половцы об этом позаботятся.</w:t>
      </w:r>
    </w:p>
    <w:p w:rsidR="00100A9C" w:rsidRPr="00506AB8" w:rsidRDefault="00100A9C" w:rsidP="00506AB8">
      <w:pPr>
        <w:ind w:firstLine="600"/>
        <w:rPr>
          <w:sz w:val="28"/>
          <w:szCs w:val="28"/>
        </w:rPr>
      </w:pPr>
      <w:r w:rsidRPr="00506AB8">
        <w:rPr>
          <w:sz w:val="28"/>
          <w:szCs w:val="28"/>
        </w:rPr>
        <w:t>- Зихи и касоги им помогут, - произнес Вулфред.- Но нам лучше поспешить - кесарь со дня на день ждет от меня известий о падении Матархи. Да и касогам с зихами, думаю, не терпится ворваться в город. Все как и договаривались: касогам- скот, рабов и все остальное, что им придется по душе, императору- Матарху.</w:t>
      </w:r>
    </w:p>
    <w:p w:rsidR="00100A9C" w:rsidRPr="00506AB8" w:rsidRDefault="00100A9C" w:rsidP="00506AB8">
      <w:pPr>
        <w:ind w:firstLine="600"/>
        <w:rPr>
          <w:sz w:val="28"/>
          <w:szCs w:val="28"/>
        </w:rPr>
      </w:pPr>
      <w:r w:rsidRPr="00506AB8">
        <w:rPr>
          <w:sz w:val="28"/>
          <w:szCs w:val="28"/>
        </w:rPr>
        <w:t>- Тамтаракай падет через два дня, – уверенно произнесла Ровена. – Через два дня мертвые росы встанут драугами и пойдут туда куда я им скажу. Можешь уже отправляться к кесарю и сказать ему, что город сам упадет ему в руки. Может и касогам с половцами саблями махать не придется.</w:t>
      </w:r>
    </w:p>
    <w:p w:rsidR="00100A9C" w:rsidRPr="00506AB8" w:rsidRDefault="00100A9C" w:rsidP="00506AB8">
      <w:pPr>
        <w:ind w:firstLine="600"/>
        <w:rPr>
          <w:sz w:val="28"/>
          <w:szCs w:val="28"/>
        </w:rPr>
      </w:pPr>
      <w:r w:rsidRPr="00506AB8">
        <w:rPr>
          <w:sz w:val="28"/>
          <w:szCs w:val="28"/>
        </w:rPr>
        <w:t>Ну, а золото русское, уж ты мне отдашь, - продолжала Ровена. - Цвергам да драконам, да черным альвам нет лучшего подарка, чем золото с мертвецов снятое.</w:t>
      </w:r>
    </w:p>
    <w:p w:rsidR="00100A9C" w:rsidRPr="00506AB8" w:rsidRDefault="00100A9C" w:rsidP="00506AB8">
      <w:pPr>
        <w:ind w:firstLine="600"/>
        <w:rPr>
          <w:sz w:val="28"/>
          <w:szCs w:val="28"/>
        </w:rPr>
      </w:pPr>
      <w:r w:rsidRPr="00506AB8">
        <w:rPr>
          <w:sz w:val="28"/>
          <w:szCs w:val="28"/>
        </w:rPr>
        <w:t>Вульферд согласно кивнул и Ровена, так и не удосужившись прикрыть тело одеждой, проследовала к лесу, где меж деревьев растворялись фигуры готских ведьм. Проводив их взглядом, Вульфред обернулся к алтарю, прошептал слова ритуального прощания и тоже пошел к лесу. Может  до утра ему удастся хоть немного выспаться в старой крепости перед завтрашней долгой дорогой к Константинополю.</w:t>
      </w:r>
    </w:p>
    <w:p w:rsidR="00100A9C" w:rsidRPr="00506AB8" w:rsidRDefault="00100A9C" w:rsidP="00506AB8">
      <w:pPr>
        <w:ind w:firstLine="600"/>
        <w:rPr>
          <w:sz w:val="28"/>
          <w:szCs w:val="28"/>
        </w:rPr>
      </w:pPr>
    </w:p>
    <w:p w:rsidR="00100A9C" w:rsidRPr="00506AB8" w:rsidRDefault="00100A9C" w:rsidP="00506AB8">
      <w:pPr>
        <w:ind w:firstLine="600"/>
        <w:rPr>
          <w:sz w:val="28"/>
          <w:szCs w:val="28"/>
        </w:rPr>
      </w:pPr>
      <w:r w:rsidRPr="00506AB8">
        <w:rPr>
          <w:sz w:val="28"/>
          <w:szCs w:val="28"/>
        </w:rPr>
        <w:t>Воислав, посадник Тмутараканский угрюмо смотрел со стен города на заходящее за горизонт солнце. Алый свет заливал морскую гладь, окрашивая воду в цвет крови. Дурное предзнаменование - да и откуда взяться хорошему сейчас-то? Одна надежда была у жителей русского города - на помощь из родных земель, да только раз за разом слабее становилась та надежда. Не было под стенами города ни подмоги из русских земель, ни врагов - касогов да зихов. Впрочем, последнее совсем не радовало посадника – видать, большую силу собирают, за два дня не управиться. С тех пор как русские отбили несколько вылазок касогов выступивших совместно с половцами, те видать поняли, что с наскока им город не взять. Вот и готовятся сейчас.</w:t>
      </w:r>
    </w:p>
    <w:p w:rsidR="00100A9C" w:rsidRPr="00506AB8" w:rsidRDefault="00100A9C" w:rsidP="00506AB8">
      <w:pPr>
        <w:ind w:firstLine="600"/>
        <w:rPr>
          <w:sz w:val="28"/>
          <w:szCs w:val="28"/>
        </w:rPr>
      </w:pPr>
      <w:r w:rsidRPr="00506AB8">
        <w:rPr>
          <w:sz w:val="28"/>
          <w:szCs w:val="28"/>
        </w:rPr>
        <w:t>Более двух веков минуло с тех пор как князь Святослав сокрушил Хазарию и сделал Т</w:t>
      </w:r>
      <w:r w:rsidRPr="00C06B51">
        <w:rPr>
          <w:sz w:val="28"/>
          <w:szCs w:val="28"/>
          <w:highlight w:val="yellow"/>
        </w:rPr>
        <w:t>ь</w:t>
      </w:r>
      <w:r w:rsidRPr="00506AB8">
        <w:rPr>
          <w:sz w:val="28"/>
          <w:szCs w:val="28"/>
        </w:rPr>
        <w:t>мутаракань русским городом. Сейчас же русское владычество в городе доживало последние дни. Чуть ли не наяву видел Воислав как кружатся над городом черные тени и как из темных углов доносится вкрадчивый шепот навьев, бесплотных теней тех, кто владел городом до прихода русичей. И вся эта нежить, жаждущая русской крови, будто воплощается в телах своих потомков, тех, кто ныне точит зубы на Тмутаракань. Касоги, готы, степняки, греки. Особенно греки - уж они-то точно помнят, что город этот принадлежал им еще до рождества Христова. В этот год несколько раз появлялись под стенами Тьмуракани посланцы кесаря, уговаривавшие посадника без боя сдать город. Последний раз посланник из Константинополя был два месяца назад, предлагал золото и беспрепятственный выход всем, кто пожелает. Воислав отказался: «Где кровь русская пролилась, там и земля русская»- коротко ответил он и посол кесаря отбыл ни с чем. С тех пор с той стороны моря царило лишь зловещее молчание.</w:t>
      </w:r>
    </w:p>
    <w:p w:rsidR="00100A9C" w:rsidRPr="00506AB8" w:rsidRDefault="00100A9C" w:rsidP="00506AB8">
      <w:pPr>
        <w:ind w:firstLine="600"/>
        <w:rPr>
          <w:sz w:val="28"/>
          <w:szCs w:val="28"/>
        </w:rPr>
      </w:pPr>
      <w:r w:rsidRPr="00506AB8">
        <w:rPr>
          <w:sz w:val="28"/>
          <w:szCs w:val="28"/>
        </w:rPr>
        <w:t>Взволнованные крики от дальней стены оторвали посадника от невеселых мыслей.</w:t>
      </w:r>
    </w:p>
    <w:p w:rsidR="00100A9C" w:rsidRPr="00506AB8" w:rsidRDefault="00100A9C" w:rsidP="00506AB8">
      <w:pPr>
        <w:ind w:firstLine="600"/>
        <w:rPr>
          <w:sz w:val="28"/>
          <w:szCs w:val="28"/>
        </w:rPr>
      </w:pPr>
      <w:r w:rsidRPr="00506AB8">
        <w:rPr>
          <w:sz w:val="28"/>
          <w:szCs w:val="28"/>
        </w:rPr>
        <w:t>- Что там?! – крикнул он, перекрывая общий гам.</w:t>
      </w:r>
    </w:p>
    <w:p w:rsidR="00100A9C" w:rsidRPr="00506AB8" w:rsidRDefault="00100A9C" w:rsidP="00506AB8">
      <w:pPr>
        <w:ind w:firstLine="600"/>
        <w:rPr>
          <w:sz w:val="28"/>
          <w:szCs w:val="28"/>
        </w:rPr>
      </w:pPr>
      <w:r w:rsidRPr="00506AB8">
        <w:rPr>
          <w:sz w:val="28"/>
          <w:szCs w:val="28"/>
        </w:rPr>
        <w:t>- Войско идет сюда, войско! - вразнобой ответило сразу несколько голосов.</w:t>
      </w:r>
    </w:p>
    <w:p w:rsidR="00100A9C" w:rsidRPr="00506AB8" w:rsidRDefault="00100A9C" w:rsidP="00506AB8">
      <w:pPr>
        <w:ind w:firstLine="600"/>
        <w:rPr>
          <w:sz w:val="28"/>
          <w:szCs w:val="28"/>
        </w:rPr>
      </w:pPr>
      <w:r w:rsidRPr="00506AB8">
        <w:rPr>
          <w:sz w:val="28"/>
          <w:szCs w:val="28"/>
        </w:rPr>
        <w:t>Воислав метнулся к дальней стене, до боли в глазах вгляделся вдаль. И впрямь вдоль лимана к городу мерно шли какие-то воины. Посадник удивленно приподнял брови- войско-то было пешим. Не половцы точно, да и на касогов не очень похоже. Вообще отчаянным смельчаком надо быть, чтобы воевать тут без коней.</w:t>
      </w:r>
    </w:p>
    <w:p w:rsidR="00100A9C" w:rsidRPr="00506AB8" w:rsidRDefault="00100A9C" w:rsidP="00506AB8">
      <w:pPr>
        <w:ind w:firstLine="600"/>
        <w:rPr>
          <w:sz w:val="28"/>
          <w:szCs w:val="28"/>
        </w:rPr>
      </w:pPr>
      <w:r w:rsidRPr="00506AB8">
        <w:rPr>
          <w:sz w:val="28"/>
          <w:szCs w:val="28"/>
        </w:rPr>
        <w:t>Воины приближались все ближе- и Воислав видел как играют лучи заходящего солнца на длинных кольчугах и остроконечных шлемах воинов. А чуть поближе - заметил и светлую бороду предводителя. Правда лицо его показалось каким-то странным- на миг почудилось Воиславу, что оно странного иссиня-черного цвета. Да, наверное, это свет заходящего солнца так окрасил лицо русича.</w:t>
      </w:r>
    </w:p>
    <w:p w:rsidR="00100A9C" w:rsidRDefault="00100A9C" w:rsidP="00506AB8">
      <w:pPr>
        <w:ind w:firstLine="600"/>
        <w:rPr>
          <w:sz w:val="28"/>
          <w:szCs w:val="28"/>
        </w:rPr>
      </w:pPr>
      <w:r w:rsidRPr="00506AB8">
        <w:rPr>
          <w:sz w:val="28"/>
          <w:szCs w:val="28"/>
        </w:rPr>
        <w:t>- Открывайте ворота, - зычно крикнул посадник и, не скрывая облегчения, широко улыбнулся.- Русской останется Тмутаракань. Наши пришли!</w:t>
      </w:r>
    </w:p>
    <w:p w:rsidR="00100A9C" w:rsidRDefault="00100A9C" w:rsidP="00506AB8">
      <w:pPr>
        <w:ind w:firstLine="600"/>
        <w:rPr>
          <w:sz w:val="28"/>
          <w:szCs w:val="28"/>
        </w:rPr>
      </w:pPr>
    </w:p>
    <w:p w:rsidR="00100A9C" w:rsidRDefault="00100A9C" w:rsidP="00506AB8">
      <w:pPr>
        <w:ind w:firstLine="600"/>
        <w:rPr>
          <w:sz w:val="28"/>
          <w:szCs w:val="28"/>
        </w:rPr>
      </w:pPr>
    </w:p>
    <w:p w:rsidR="00100A9C" w:rsidRPr="00340482" w:rsidRDefault="00100A9C" w:rsidP="00506AB8">
      <w:pPr>
        <w:ind w:firstLine="600"/>
        <w:rPr>
          <w:b/>
          <w:sz w:val="28"/>
          <w:szCs w:val="28"/>
        </w:rPr>
      </w:pPr>
      <w:r w:rsidRPr="00340482">
        <w:rPr>
          <w:b/>
          <w:sz w:val="28"/>
          <w:szCs w:val="28"/>
        </w:rPr>
        <w:t>Профессиональный рассказ, побыстрее публиковать.</w:t>
      </w:r>
    </w:p>
    <w:p w:rsidR="00100A9C" w:rsidRPr="00340482" w:rsidRDefault="00100A9C" w:rsidP="00506AB8">
      <w:pPr>
        <w:ind w:firstLine="600"/>
        <w:rPr>
          <w:b/>
          <w:sz w:val="28"/>
          <w:szCs w:val="28"/>
        </w:rPr>
      </w:pPr>
      <w:r w:rsidRPr="00340482">
        <w:rPr>
          <w:b/>
          <w:sz w:val="28"/>
          <w:szCs w:val="28"/>
        </w:rPr>
        <w:t>Для такого объёма (25 тыс. зн.) событий маловато. Рассказ можно назвать производственным: автор увлечённо живописует магическую технологию, сделав людей фоном. Также автор не устаёт напоминать читателю, как много он, автор, знает из истории и мифологии; местами это сбивает, местами веселит. Но в целом интерес держится на всём пространстве текста. Хотя, лично мне нет никакого дела до того, каким образом вершили ритуалы поганые колдуньи. А ещё, мне кажется, автор сильно преувеличил мощь этих колдуний, учитывая, что православные русичи в итоге расселились по одной шестой части суши, завоевав по ходу кучу земель. Да и колдуны свои у русичей тоже были. Жаль, автор не объяснил, куда они в тот драматичный момент</w:t>
      </w:r>
      <w:r>
        <w:rPr>
          <w:b/>
          <w:sz w:val="28"/>
          <w:szCs w:val="28"/>
        </w:rPr>
        <w:t xml:space="preserve"> истории</w:t>
      </w:r>
      <w:r w:rsidRPr="00340482">
        <w:rPr>
          <w:b/>
          <w:sz w:val="28"/>
          <w:szCs w:val="28"/>
        </w:rPr>
        <w:t xml:space="preserve"> подевались.</w:t>
      </w:r>
    </w:p>
    <w:p w:rsidR="00100A9C" w:rsidRDefault="00100A9C" w:rsidP="00506AB8">
      <w:pPr>
        <w:ind w:firstLine="600"/>
        <w:rPr>
          <w:sz w:val="28"/>
          <w:szCs w:val="28"/>
        </w:rPr>
      </w:pPr>
    </w:p>
    <w:p w:rsidR="00100A9C" w:rsidRDefault="00100A9C" w:rsidP="00506AB8">
      <w:pPr>
        <w:ind w:firstLine="600"/>
        <w:rPr>
          <w:sz w:val="28"/>
          <w:szCs w:val="28"/>
        </w:rPr>
      </w:pPr>
    </w:p>
    <w:p w:rsidR="00100A9C" w:rsidRPr="005F13F3" w:rsidRDefault="00100A9C" w:rsidP="005F13F3">
      <w:pPr>
        <w:ind w:firstLine="600"/>
        <w:rPr>
          <w:sz w:val="28"/>
          <w:szCs w:val="28"/>
        </w:rPr>
      </w:pPr>
      <w:r w:rsidRPr="005F13F3">
        <w:rPr>
          <w:sz w:val="28"/>
          <w:szCs w:val="28"/>
        </w:rPr>
        <w:t xml:space="preserve">1. Общее впечатление — </w:t>
      </w:r>
      <w:r>
        <w:rPr>
          <w:sz w:val="28"/>
          <w:szCs w:val="28"/>
        </w:rPr>
        <w:t>7</w:t>
      </w:r>
    </w:p>
    <w:p w:rsidR="00100A9C" w:rsidRPr="005F13F3" w:rsidRDefault="00100A9C" w:rsidP="005F13F3">
      <w:pPr>
        <w:ind w:firstLine="600"/>
        <w:rPr>
          <w:sz w:val="28"/>
          <w:szCs w:val="28"/>
        </w:rPr>
      </w:pPr>
      <w:r w:rsidRPr="005F13F3">
        <w:rPr>
          <w:sz w:val="28"/>
          <w:szCs w:val="28"/>
        </w:rPr>
        <w:t xml:space="preserve">2. Читабельность— </w:t>
      </w:r>
      <w:r>
        <w:rPr>
          <w:sz w:val="28"/>
          <w:szCs w:val="28"/>
        </w:rPr>
        <w:t>6</w:t>
      </w:r>
    </w:p>
    <w:p w:rsidR="00100A9C" w:rsidRPr="005F13F3" w:rsidRDefault="00100A9C" w:rsidP="005F13F3">
      <w:pPr>
        <w:ind w:firstLine="600"/>
        <w:rPr>
          <w:sz w:val="28"/>
          <w:szCs w:val="28"/>
        </w:rPr>
      </w:pPr>
      <w:r w:rsidRPr="005F13F3">
        <w:rPr>
          <w:sz w:val="28"/>
          <w:szCs w:val="28"/>
        </w:rPr>
        <w:t xml:space="preserve">3. Увлекательность — </w:t>
      </w:r>
      <w:r>
        <w:rPr>
          <w:sz w:val="28"/>
          <w:szCs w:val="28"/>
        </w:rPr>
        <w:t>7</w:t>
      </w:r>
    </w:p>
    <w:p w:rsidR="00100A9C" w:rsidRPr="005F13F3" w:rsidRDefault="00100A9C" w:rsidP="005F13F3">
      <w:pPr>
        <w:ind w:firstLine="600"/>
        <w:rPr>
          <w:sz w:val="28"/>
          <w:szCs w:val="28"/>
        </w:rPr>
      </w:pPr>
      <w:r w:rsidRPr="005F13F3">
        <w:rPr>
          <w:sz w:val="28"/>
          <w:szCs w:val="28"/>
        </w:rPr>
        <w:t xml:space="preserve">4. Стиль — </w:t>
      </w:r>
      <w:r>
        <w:rPr>
          <w:sz w:val="28"/>
          <w:szCs w:val="28"/>
        </w:rPr>
        <w:t>6</w:t>
      </w:r>
    </w:p>
    <w:p w:rsidR="00100A9C" w:rsidRPr="005F13F3" w:rsidRDefault="00100A9C" w:rsidP="005F13F3">
      <w:pPr>
        <w:ind w:firstLine="600"/>
        <w:rPr>
          <w:sz w:val="28"/>
          <w:szCs w:val="28"/>
        </w:rPr>
      </w:pPr>
      <w:r w:rsidRPr="005F13F3">
        <w:rPr>
          <w:sz w:val="28"/>
          <w:szCs w:val="28"/>
        </w:rPr>
        <w:t xml:space="preserve">5. Внутренняя логика произведения — </w:t>
      </w:r>
      <w:r>
        <w:rPr>
          <w:sz w:val="28"/>
          <w:szCs w:val="28"/>
        </w:rPr>
        <w:t>8</w:t>
      </w:r>
    </w:p>
    <w:p w:rsidR="00100A9C" w:rsidRPr="005F13F3" w:rsidRDefault="00100A9C" w:rsidP="005F13F3">
      <w:pPr>
        <w:ind w:firstLine="600"/>
        <w:rPr>
          <w:sz w:val="28"/>
          <w:szCs w:val="28"/>
        </w:rPr>
      </w:pPr>
      <w:r w:rsidRPr="005F13F3">
        <w:rPr>
          <w:sz w:val="28"/>
          <w:szCs w:val="28"/>
        </w:rPr>
        <w:t xml:space="preserve">6. Хоррор-составляющая — </w:t>
      </w:r>
      <w:r>
        <w:rPr>
          <w:sz w:val="28"/>
          <w:szCs w:val="28"/>
        </w:rPr>
        <w:t>7</w:t>
      </w:r>
    </w:p>
    <w:p w:rsidR="00100A9C" w:rsidRDefault="00100A9C" w:rsidP="00506AB8">
      <w:pPr>
        <w:ind w:firstLine="600"/>
        <w:rPr>
          <w:sz w:val="28"/>
          <w:szCs w:val="28"/>
        </w:rPr>
      </w:pPr>
    </w:p>
    <w:sectPr w:rsidR="00100A9C" w:rsidSect="00997D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defaultTabStop w:val="708"/>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C91"/>
    <w:rsid w:val="00000129"/>
    <w:rsid w:val="00100A9C"/>
    <w:rsid w:val="001017A0"/>
    <w:rsid w:val="00103D29"/>
    <w:rsid w:val="00112945"/>
    <w:rsid w:val="00130357"/>
    <w:rsid w:val="001532F7"/>
    <w:rsid w:val="00177B8B"/>
    <w:rsid w:val="001871C6"/>
    <w:rsid w:val="00195C8E"/>
    <w:rsid w:val="001A5692"/>
    <w:rsid w:val="00217018"/>
    <w:rsid w:val="002C0593"/>
    <w:rsid w:val="0033091E"/>
    <w:rsid w:val="00340482"/>
    <w:rsid w:val="003D3775"/>
    <w:rsid w:val="00457A6C"/>
    <w:rsid w:val="004A417C"/>
    <w:rsid w:val="00506AB8"/>
    <w:rsid w:val="00577A77"/>
    <w:rsid w:val="00587359"/>
    <w:rsid w:val="00594C68"/>
    <w:rsid w:val="005B5097"/>
    <w:rsid w:val="005B67D0"/>
    <w:rsid w:val="005D5534"/>
    <w:rsid w:val="005F13F3"/>
    <w:rsid w:val="00776A0C"/>
    <w:rsid w:val="008B3994"/>
    <w:rsid w:val="00920B29"/>
    <w:rsid w:val="00937D1E"/>
    <w:rsid w:val="009819C0"/>
    <w:rsid w:val="00993C91"/>
    <w:rsid w:val="00997D3C"/>
    <w:rsid w:val="00A04A08"/>
    <w:rsid w:val="00A638BE"/>
    <w:rsid w:val="00A71896"/>
    <w:rsid w:val="00AF59A8"/>
    <w:rsid w:val="00B718A8"/>
    <w:rsid w:val="00B815AA"/>
    <w:rsid w:val="00B9701E"/>
    <w:rsid w:val="00BB1BBF"/>
    <w:rsid w:val="00BB3575"/>
    <w:rsid w:val="00C06B51"/>
    <w:rsid w:val="00C152F8"/>
    <w:rsid w:val="00C744E5"/>
    <w:rsid w:val="00CA76A4"/>
    <w:rsid w:val="00CF7DC6"/>
    <w:rsid w:val="00DB7125"/>
    <w:rsid w:val="00E6249B"/>
    <w:rsid w:val="00EC02D7"/>
    <w:rsid w:val="00EF7A9C"/>
    <w:rsid w:val="00F41F83"/>
    <w:rsid w:val="00F82542"/>
    <w:rsid w:val="00FA39A8"/>
    <w:rsid w:val="00FB2BD2"/>
    <w:rsid w:val="00FE1A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C9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10</Pages>
  <Words>3971</Words>
  <Characters>22636</Characters>
  <Application>Microsoft Office Outlook</Application>
  <DocSecurity>0</DocSecurity>
  <Lines>0</Lines>
  <Paragraphs>0</Paragraphs>
  <ScaleCrop>false</ScaleCrop>
  <Company>Krokoz™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Анок</dc:creator>
  <cp:keywords/>
  <dc:description/>
  <cp:lastModifiedBy>Александр Щеголев</cp:lastModifiedBy>
  <cp:revision>4</cp:revision>
  <dcterms:created xsi:type="dcterms:W3CDTF">2012-02-04T10:18:00Z</dcterms:created>
  <dcterms:modified xsi:type="dcterms:W3CDTF">2012-03-21T17:28:00Z</dcterms:modified>
</cp:coreProperties>
</file>